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CB4A2" w14:textId="77777777" w:rsidR="00325E3A" w:rsidRPr="00ED2BA3" w:rsidRDefault="00325E3A" w:rsidP="00ED2BA3">
      <w:pPr>
        <w:pStyle w:val="Frspaiere"/>
        <w:rPr>
          <w:sz w:val="24"/>
          <w:szCs w:val="24"/>
        </w:rPr>
      </w:pP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t xml:space="preserve">  ANEXA nr. 2</w:t>
      </w:r>
    </w:p>
    <w:p w14:paraId="7C6AA2CF" w14:textId="77777777" w:rsidR="00325E3A" w:rsidRPr="00ED2BA3" w:rsidRDefault="00325E3A" w:rsidP="00ED2BA3">
      <w:pPr>
        <w:pStyle w:val="Frspaiere"/>
        <w:rPr>
          <w:sz w:val="24"/>
          <w:szCs w:val="24"/>
        </w:rPr>
      </w:pP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r>
      <w:r w:rsidRPr="00ED2BA3">
        <w:rPr>
          <w:sz w:val="24"/>
          <w:szCs w:val="24"/>
        </w:rPr>
        <w:tab/>
        <w:t>la metodologie</w:t>
      </w:r>
    </w:p>
    <w:p w14:paraId="21F4D7FC" w14:textId="77777777" w:rsidR="007050C5" w:rsidRPr="005E7835" w:rsidRDefault="00AB0AD7" w:rsidP="00ED2BA3">
      <w:pPr>
        <w:pStyle w:val="Frspaiere"/>
        <w:jc w:val="center"/>
        <w:rPr>
          <w:b/>
          <w:sz w:val="24"/>
          <w:szCs w:val="24"/>
        </w:rPr>
      </w:pPr>
      <w:r>
        <w:rPr>
          <w:b/>
          <w:sz w:val="24"/>
          <w:szCs w:val="24"/>
        </w:rPr>
        <w:t>MINISTERUL EDUCAȚIEI</w:t>
      </w:r>
    </w:p>
    <w:p w14:paraId="490EB0E5" w14:textId="77777777" w:rsidR="00325E3A" w:rsidRPr="005E7835" w:rsidRDefault="00325E3A" w:rsidP="00ED2BA3">
      <w:pPr>
        <w:pStyle w:val="Frspaiere"/>
        <w:jc w:val="center"/>
        <w:rPr>
          <w:b/>
          <w:sz w:val="24"/>
          <w:szCs w:val="24"/>
        </w:rPr>
      </w:pPr>
    </w:p>
    <w:p w14:paraId="53A50C92" w14:textId="77777777" w:rsidR="00325E3A" w:rsidRPr="005E7835" w:rsidRDefault="00325E3A" w:rsidP="00ED2BA3">
      <w:pPr>
        <w:pStyle w:val="Frspaiere"/>
        <w:jc w:val="center"/>
        <w:rPr>
          <w:b/>
          <w:sz w:val="24"/>
          <w:szCs w:val="24"/>
        </w:rPr>
      </w:pPr>
    </w:p>
    <w:p w14:paraId="7DE00C89" w14:textId="77777777" w:rsidR="00293AC8" w:rsidRPr="00AB0AD7" w:rsidRDefault="00904233" w:rsidP="00ED2BA3">
      <w:pPr>
        <w:pStyle w:val="Frspaiere"/>
        <w:jc w:val="center"/>
        <w:rPr>
          <w:b/>
          <w:sz w:val="24"/>
          <w:szCs w:val="24"/>
        </w:rPr>
      </w:pPr>
      <w:r w:rsidRPr="005E7835">
        <w:rPr>
          <w:b/>
          <w:sz w:val="24"/>
          <w:szCs w:val="24"/>
        </w:rPr>
        <w:t>FI</w:t>
      </w:r>
      <w:r w:rsidR="00315372" w:rsidRPr="005E7835">
        <w:rPr>
          <w:b/>
          <w:sz w:val="24"/>
          <w:szCs w:val="24"/>
        </w:rPr>
        <w:t>Ş</w:t>
      </w:r>
      <w:r w:rsidRPr="005E7835">
        <w:rPr>
          <w:b/>
          <w:sz w:val="24"/>
          <w:szCs w:val="24"/>
        </w:rPr>
        <w:t xml:space="preserve">A DE </w:t>
      </w:r>
      <w:r w:rsidR="00AB0AD7" w:rsidRPr="00AB0AD7">
        <w:rPr>
          <w:b/>
          <w:sz w:val="24"/>
          <w:szCs w:val="24"/>
        </w:rPr>
        <w:t>EVALUARE A PROIECTULUI ȘI A SUSȚINERII ORALE</w:t>
      </w:r>
    </w:p>
    <w:p w14:paraId="174DD943" w14:textId="77777777" w:rsidR="00904233" w:rsidRPr="00ED2BA3" w:rsidRDefault="00904233" w:rsidP="00ED2BA3">
      <w:pPr>
        <w:shd w:val="clear" w:color="auto" w:fill="FFFFFF"/>
        <w:jc w:val="center"/>
        <w:rPr>
          <w:color w:val="000000"/>
          <w:sz w:val="24"/>
          <w:szCs w:val="24"/>
        </w:rPr>
      </w:pPr>
      <w:r w:rsidRPr="00ED2BA3">
        <w:rPr>
          <w:color w:val="000000"/>
          <w:sz w:val="24"/>
          <w:szCs w:val="24"/>
        </w:rPr>
        <w:t xml:space="preserve">Examenul de </w:t>
      </w:r>
      <w:r w:rsidR="007C3AD3" w:rsidRPr="00ED2BA3">
        <w:rPr>
          <w:color w:val="000000"/>
          <w:sz w:val="24"/>
          <w:szCs w:val="24"/>
        </w:rPr>
        <w:t>certi</w:t>
      </w:r>
      <w:r w:rsidRPr="00ED2BA3">
        <w:rPr>
          <w:color w:val="000000"/>
          <w:sz w:val="24"/>
          <w:szCs w:val="24"/>
        </w:rPr>
        <w:t xml:space="preserve">ficare </w:t>
      </w:r>
      <w:r w:rsidR="00293AC8" w:rsidRPr="00ED2BA3">
        <w:rPr>
          <w:color w:val="000000"/>
          <w:sz w:val="24"/>
          <w:szCs w:val="24"/>
        </w:rPr>
        <w:t xml:space="preserve">a calificării </w:t>
      </w:r>
      <w:r w:rsidR="00FE4E8A" w:rsidRPr="00ED2BA3">
        <w:rPr>
          <w:color w:val="000000"/>
          <w:sz w:val="24"/>
          <w:szCs w:val="24"/>
        </w:rPr>
        <w:t>absolvenților</w:t>
      </w:r>
      <w:r w:rsidR="00293AC8" w:rsidRPr="00ED2BA3">
        <w:rPr>
          <w:color w:val="000000"/>
          <w:sz w:val="24"/>
          <w:szCs w:val="24"/>
        </w:rPr>
        <w:t xml:space="preserve"> </w:t>
      </w:r>
      <w:r w:rsidR="00FE4E8A" w:rsidRPr="00ED2BA3">
        <w:rPr>
          <w:color w:val="000000"/>
          <w:sz w:val="24"/>
          <w:szCs w:val="24"/>
        </w:rPr>
        <w:t>învățământului</w:t>
      </w:r>
      <w:r w:rsidR="00293AC8" w:rsidRPr="00ED2BA3">
        <w:rPr>
          <w:color w:val="000000"/>
          <w:sz w:val="24"/>
          <w:szCs w:val="24"/>
        </w:rPr>
        <w:t xml:space="preserve"> liceal,</w:t>
      </w:r>
      <w:r w:rsidR="00FE4E8A" w:rsidRPr="00ED2BA3">
        <w:rPr>
          <w:color w:val="000000"/>
          <w:sz w:val="24"/>
          <w:szCs w:val="24"/>
        </w:rPr>
        <w:t xml:space="preserve"> </w:t>
      </w:r>
      <w:r w:rsidR="00293AC8" w:rsidRPr="00ED2BA3">
        <w:rPr>
          <w:color w:val="000000"/>
          <w:sz w:val="24"/>
          <w:szCs w:val="24"/>
        </w:rPr>
        <w:t>filiera tehnologică, nivel 4</w:t>
      </w:r>
    </w:p>
    <w:p w14:paraId="20948BA0" w14:textId="4DEFFAF3" w:rsidR="00904233" w:rsidRPr="00ED2BA3" w:rsidRDefault="00904233" w:rsidP="00ED2BA3">
      <w:pPr>
        <w:shd w:val="clear" w:color="auto" w:fill="FFFFFF"/>
        <w:jc w:val="center"/>
        <w:rPr>
          <w:sz w:val="24"/>
          <w:szCs w:val="24"/>
        </w:rPr>
      </w:pPr>
      <w:r w:rsidRPr="00ED2BA3">
        <w:rPr>
          <w:color w:val="000000"/>
          <w:sz w:val="24"/>
          <w:szCs w:val="24"/>
        </w:rPr>
        <w:t>Sesiunea:</w:t>
      </w:r>
      <w:r w:rsidR="00645E7A" w:rsidRPr="00ED2BA3">
        <w:rPr>
          <w:color w:val="000000"/>
          <w:sz w:val="24"/>
          <w:szCs w:val="24"/>
        </w:rPr>
        <w:t xml:space="preserve"> </w:t>
      </w:r>
      <w:r w:rsidR="009259AE">
        <w:rPr>
          <w:color w:val="000000"/>
          <w:sz w:val="24"/>
          <w:szCs w:val="24"/>
        </w:rPr>
        <w:t>mai-</w:t>
      </w:r>
      <w:r w:rsidR="00477930" w:rsidRPr="00ED2BA3">
        <w:rPr>
          <w:color w:val="000000"/>
          <w:sz w:val="24"/>
          <w:szCs w:val="24"/>
        </w:rPr>
        <w:t>iunie</w:t>
      </w:r>
      <w:r w:rsidR="00337375" w:rsidRPr="00ED2BA3">
        <w:rPr>
          <w:color w:val="000000"/>
          <w:sz w:val="24"/>
          <w:szCs w:val="24"/>
        </w:rPr>
        <w:t xml:space="preserve"> 20</w:t>
      </w:r>
      <w:r w:rsidR="009259AE">
        <w:rPr>
          <w:color w:val="000000"/>
          <w:sz w:val="24"/>
          <w:szCs w:val="24"/>
        </w:rPr>
        <w:t>25</w:t>
      </w:r>
    </w:p>
    <w:p w14:paraId="7DBD3A02" w14:textId="77777777" w:rsidR="007050C5" w:rsidRPr="005E7835" w:rsidRDefault="007050C5" w:rsidP="00ED2BA3">
      <w:pPr>
        <w:pStyle w:val="Frspaiere"/>
        <w:rPr>
          <w:sz w:val="24"/>
          <w:szCs w:val="24"/>
        </w:rPr>
      </w:pPr>
    </w:p>
    <w:p w14:paraId="5F676A77" w14:textId="2A3862F5" w:rsidR="00904233" w:rsidRPr="005E7835" w:rsidRDefault="00921FA3" w:rsidP="00ED2BA3">
      <w:pPr>
        <w:pStyle w:val="Frspaiere"/>
        <w:rPr>
          <w:sz w:val="24"/>
          <w:szCs w:val="24"/>
        </w:rPr>
      </w:pPr>
      <w:r>
        <w:rPr>
          <w:sz w:val="24"/>
          <w:szCs w:val="24"/>
        </w:rPr>
        <w:t>Centrul de examen:</w:t>
      </w:r>
    </w:p>
    <w:p w14:paraId="1D6C4E4B" w14:textId="3BCBB68A" w:rsidR="004613F3" w:rsidRPr="005E7835" w:rsidRDefault="00636683" w:rsidP="00ED2BA3">
      <w:pPr>
        <w:pStyle w:val="Frspaiere"/>
        <w:rPr>
          <w:sz w:val="24"/>
          <w:szCs w:val="24"/>
        </w:rPr>
      </w:pPr>
      <w:r w:rsidRPr="005E7835">
        <w:rPr>
          <w:sz w:val="24"/>
          <w:szCs w:val="24"/>
        </w:rPr>
        <w:t>Calificarea profesională</w:t>
      </w:r>
      <w:r w:rsidR="00921FA3">
        <w:rPr>
          <w:sz w:val="24"/>
          <w:szCs w:val="24"/>
        </w:rPr>
        <w:t>:</w:t>
      </w:r>
    </w:p>
    <w:p w14:paraId="5F045EC6" w14:textId="04C31E41" w:rsidR="004613F3" w:rsidRPr="005E7835" w:rsidRDefault="00904233" w:rsidP="00ED2BA3">
      <w:pPr>
        <w:pStyle w:val="Frspaiere"/>
        <w:rPr>
          <w:sz w:val="24"/>
          <w:szCs w:val="24"/>
        </w:rPr>
      </w:pPr>
      <w:r w:rsidRPr="005E7835">
        <w:rPr>
          <w:sz w:val="24"/>
          <w:szCs w:val="24"/>
        </w:rPr>
        <w:t xml:space="preserve">Numele </w:t>
      </w:r>
      <w:r w:rsidR="00921FA3" w:rsidRPr="005E7835">
        <w:rPr>
          <w:sz w:val="24"/>
          <w:szCs w:val="24"/>
        </w:rPr>
        <w:t>și</w:t>
      </w:r>
      <w:r w:rsidRPr="005E7835">
        <w:rPr>
          <w:sz w:val="24"/>
          <w:szCs w:val="24"/>
        </w:rPr>
        <w:t xml:space="preserve"> prenumele candidatului</w:t>
      </w:r>
      <w:r w:rsidR="00921FA3">
        <w:rPr>
          <w:sz w:val="24"/>
          <w:szCs w:val="24"/>
        </w:rPr>
        <w:t>:</w:t>
      </w:r>
    </w:p>
    <w:p w14:paraId="45B4AF5E" w14:textId="55542989" w:rsidR="00645E7A" w:rsidRPr="005E7835" w:rsidRDefault="00904233" w:rsidP="00ED2BA3">
      <w:pPr>
        <w:pStyle w:val="Frspaiere"/>
        <w:rPr>
          <w:sz w:val="24"/>
          <w:szCs w:val="24"/>
        </w:rPr>
      </w:pPr>
      <w:r w:rsidRPr="005E7835">
        <w:rPr>
          <w:sz w:val="24"/>
          <w:szCs w:val="24"/>
        </w:rPr>
        <w:t>Unitatea de învățământ absolvită</w:t>
      </w:r>
      <w:r w:rsidR="00921FA3">
        <w:rPr>
          <w:sz w:val="24"/>
          <w:szCs w:val="24"/>
        </w:rPr>
        <w:t>:</w:t>
      </w:r>
    </w:p>
    <w:p w14:paraId="3FB87008" w14:textId="24C12C4D" w:rsidR="004613F3" w:rsidRPr="005E7835" w:rsidRDefault="00921FA3" w:rsidP="00ED2BA3">
      <w:pPr>
        <w:pStyle w:val="Frspaiere"/>
        <w:rPr>
          <w:sz w:val="24"/>
          <w:szCs w:val="24"/>
        </w:rPr>
      </w:pPr>
      <w:r>
        <w:rPr>
          <w:sz w:val="24"/>
          <w:szCs w:val="24"/>
        </w:rPr>
        <w:t>Tema proiectului:</w:t>
      </w:r>
      <w:bookmarkStart w:id="0" w:name="_GoBack"/>
      <w:bookmarkEnd w:id="0"/>
    </w:p>
    <w:p w14:paraId="21AEB64E" w14:textId="77777777" w:rsidR="00904233" w:rsidRPr="005E7835" w:rsidRDefault="00904233" w:rsidP="00ED2BA3">
      <w:pPr>
        <w:pStyle w:val="Frspaiere"/>
        <w:rPr>
          <w:sz w:val="24"/>
          <w:szCs w:val="24"/>
        </w:rPr>
      </w:pPr>
      <w:r w:rsidRPr="005E7835">
        <w:rPr>
          <w:color w:val="000000"/>
          <w:sz w:val="24"/>
          <w:szCs w:val="24"/>
        </w:rPr>
        <w:t xml:space="preserve">Numele, prenumele </w:t>
      </w:r>
      <w:r w:rsidR="00315372" w:rsidRPr="005E7835">
        <w:rPr>
          <w:color w:val="000000"/>
          <w:sz w:val="24"/>
          <w:szCs w:val="24"/>
        </w:rPr>
        <w:t>ş</w:t>
      </w:r>
      <w:r w:rsidRPr="005E7835">
        <w:rPr>
          <w:color w:val="000000"/>
          <w:sz w:val="24"/>
          <w:szCs w:val="24"/>
        </w:rPr>
        <w:t>i specializarea îndrumătorului de proiect</w:t>
      </w:r>
      <w:r w:rsidR="00645E7A" w:rsidRPr="005E7835">
        <w:rPr>
          <w:color w:val="000000"/>
          <w:sz w:val="24"/>
          <w:szCs w:val="24"/>
        </w:rPr>
        <w:t xml:space="preserve">: </w:t>
      </w:r>
    </w:p>
    <w:p w14:paraId="4694882E" w14:textId="77777777" w:rsidR="00645E7A" w:rsidRPr="005E7835" w:rsidRDefault="00645E7A" w:rsidP="00ED2BA3">
      <w:pPr>
        <w:pStyle w:val="Frspaiere"/>
        <w:rPr>
          <w:sz w:val="22"/>
          <w:szCs w:val="22"/>
        </w:rPr>
      </w:pPr>
    </w:p>
    <w:p w14:paraId="4B392F3E" w14:textId="77777777" w:rsidR="00904233" w:rsidRPr="005E7835" w:rsidRDefault="00904233" w:rsidP="00ED2BA3">
      <w:pPr>
        <w:pStyle w:val="Frspaiere"/>
        <w:rPr>
          <w:sz w:val="22"/>
          <w:szCs w:val="22"/>
        </w:rPr>
      </w:pPr>
      <w:r w:rsidRPr="005E7835">
        <w:rPr>
          <w:b/>
          <w:sz w:val="22"/>
          <w:szCs w:val="22"/>
        </w:rPr>
        <w:t>Partea I</w:t>
      </w:r>
      <w:r w:rsidRPr="005E7835">
        <w:rPr>
          <w:sz w:val="22"/>
          <w:szCs w:val="22"/>
        </w:rPr>
        <w:t xml:space="preserve">: </w:t>
      </w:r>
      <w:r w:rsidRPr="005E7835">
        <w:rPr>
          <w:b/>
          <w:sz w:val="22"/>
          <w:szCs w:val="22"/>
        </w:rPr>
        <w:t xml:space="preserve">Monitorizarea progresului </w:t>
      </w:r>
      <w:r w:rsidR="00DF0088" w:rsidRPr="005E7835">
        <w:rPr>
          <w:b/>
          <w:sz w:val="22"/>
          <w:szCs w:val="22"/>
        </w:rPr>
        <w:t xml:space="preserve">în realizarea </w:t>
      </w:r>
      <w:r w:rsidRPr="005E7835">
        <w:rPr>
          <w:b/>
          <w:sz w:val="22"/>
          <w:szCs w:val="22"/>
        </w:rPr>
        <w:t>proiectului</w:t>
      </w:r>
      <w:r w:rsidR="00936D2B" w:rsidRPr="005E7835">
        <w:rPr>
          <w:b/>
          <w:sz w:val="22"/>
          <w:szCs w:val="22"/>
          <w:vertAlign w:val="superscript"/>
        </w:rPr>
        <w:t>1)</w:t>
      </w:r>
    </w:p>
    <w:p w14:paraId="6BD631E4" w14:textId="77777777" w:rsidR="00904233" w:rsidRPr="005E7835" w:rsidRDefault="004A2557" w:rsidP="00ED2BA3">
      <w:pPr>
        <w:pStyle w:val="Frspaiere"/>
        <w:rPr>
          <w:b/>
          <w:sz w:val="22"/>
          <w:szCs w:val="22"/>
        </w:rPr>
      </w:pPr>
      <w:r w:rsidRPr="005E7835">
        <w:rPr>
          <w:b/>
          <w:sz w:val="22"/>
          <w:szCs w:val="22"/>
        </w:rPr>
        <w:t xml:space="preserve">1. </w:t>
      </w:r>
      <w:r w:rsidR="00904233" w:rsidRPr="005E7835">
        <w:rPr>
          <w:b/>
          <w:sz w:val="22"/>
          <w:szCs w:val="22"/>
        </w:rPr>
        <w:t>Data începerii activităților de realizare a proiectului:</w:t>
      </w:r>
    </w:p>
    <w:p w14:paraId="1344E5E7" w14:textId="4EEBE8E6" w:rsidR="00904233" w:rsidRPr="005E7835" w:rsidRDefault="004A2557" w:rsidP="00ED2BA3">
      <w:pPr>
        <w:pStyle w:val="Frspaiere"/>
        <w:rPr>
          <w:b/>
          <w:sz w:val="22"/>
          <w:szCs w:val="22"/>
        </w:rPr>
      </w:pPr>
      <w:r w:rsidRPr="005E7835">
        <w:rPr>
          <w:b/>
          <w:sz w:val="22"/>
          <w:szCs w:val="22"/>
        </w:rPr>
        <w:t>2</w:t>
      </w:r>
      <w:r w:rsidRPr="006B4C9D">
        <w:rPr>
          <w:b/>
          <w:color w:val="FF0000"/>
          <w:sz w:val="22"/>
          <w:szCs w:val="22"/>
        </w:rPr>
        <w:t xml:space="preserve">. </w:t>
      </w:r>
      <w:r w:rsidR="00436ECE" w:rsidRPr="00436ECE">
        <w:rPr>
          <w:b/>
          <w:color w:val="4F81BD" w:themeColor="accent1"/>
          <w:sz w:val="22"/>
          <w:szCs w:val="22"/>
        </w:rPr>
        <w:t>Rezultatele învățării vizate a fi atinse (conform SPP)</w:t>
      </w:r>
      <w:r w:rsidR="00936D2B" w:rsidRPr="00436ECE">
        <w:rPr>
          <w:b/>
          <w:color w:val="4F81BD" w:themeColor="accent1"/>
          <w:sz w:val="22"/>
          <w:szCs w:val="22"/>
          <w:vertAlign w:val="superscript"/>
        </w:rPr>
        <w:t>2)</w:t>
      </w:r>
      <w:r w:rsidR="00543B79" w:rsidRPr="00436ECE">
        <w:rPr>
          <w:b/>
          <w:color w:val="4F81BD" w:themeColor="accent1"/>
          <w:sz w:val="22"/>
          <w:szCs w:val="22"/>
        </w:rPr>
        <w:t>:</w:t>
      </w:r>
    </w:p>
    <w:p w14:paraId="55347BF3" w14:textId="5285221B" w:rsidR="00196952" w:rsidRPr="005E7835" w:rsidRDefault="00792A82" w:rsidP="00ED2BA3">
      <w:pPr>
        <w:shd w:val="clear" w:color="auto" w:fill="FFFFFF"/>
        <w:tabs>
          <w:tab w:val="left" w:pos="384"/>
        </w:tabs>
        <w:rPr>
          <w:color w:val="000000"/>
          <w:sz w:val="22"/>
          <w:szCs w:val="22"/>
        </w:rPr>
      </w:pPr>
      <w:r>
        <w:rPr>
          <w:color w:val="000000"/>
          <w:sz w:val="22"/>
          <w:szCs w:val="22"/>
        </w:rPr>
        <w:t>-</w:t>
      </w:r>
    </w:p>
    <w:p w14:paraId="5983F97C" w14:textId="77777777" w:rsidR="006C5E88" w:rsidRPr="005E7835" w:rsidRDefault="006C5E88" w:rsidP="00ED2BA3">
      <w:pPr>
        <w:shd w:val="clear" w:color="auto" w:fill="FFFFFF"/>
        <w:tabs>
          <w:tab w:val="left" w:pos="384"/>
        </w:tabs>
        <w:rPr>
          <w:color w:val="000000"/>
          <w:sz w:val="22"/>
          <w:szCs w:val="22"/>
        </w:rPr>
      </w:pPr>
      <w:r w:rsidRPr="005E7835">
        <w:rPr>
          <w:color w:val="000000"/>
          <w:sz w:val="22"/>
          <w:szCs w:val="22"/>
        </w:rPr>
        <w:t>-</w:t>
      </w:r>
    </w:p>
    <w:p w14:paraId="3706EC94" w14:textId="77777777" w:rsidR="006C5E88" w:rsidRPr="005E7835" w:rsidRDefault="006C5E88" w:rsidP="00ED2BA3">
      <w:pPr>
        <w:shd w:val="clear" w:color="auto" w:fill="FFFFFF"/>
        <w:tabs>
          <w:tab w:val="left" w:pos="384"/>
        </w:tabs>
        <w:rPr>
          <w:color w:val="000000"/>
          <w:sz w:val="22"/>
          <w:szCs w:val="22"/>
        </w:rPr>
      </w:pPr>
      <w:r w:rsidRPr="005E7835">
        <w:rPr>
          <w:color w:val="000000"/>
          <w:sz w:val="22"/>
          <w:szCs w:val="22"/>
        </w:rPr>
        <w:t>-</w:t>
      </w:r>
    </w:p>
    <w:p w14:paraId="1FAEBE23" w14:textId="77777777" w:rsidR="00796B46" w:rsidRPr="005E7835" w:rsidRDefault="00796B46" w:rsidP="00ED2BA3">
      <w:pPr>
        <w:shd w:val="clear" w:color="auto" w:fill="FFFFFF"/>
        <w:tabs>
          <w:tab w:val="left" w:pos="384"/>
        </w:tabs>
        <w:rPr>
          <w:b/>
          <w:color w:val="000000"/>
          <w:sz w:val="22"/>
          <w:szCs w:val="22"/>
        </w:rPr>
      </w:pPr>
    </w:p>
    <w:p w14:paraId="0DC10C6D" w14:textId="77777777" w:rsidR="002956E0" w:rsidRPr="005E7835" w:rsidRDefault="002956E0" w:rsidP="00ED2BA3">
      <w:pPr>
        <w:shd w:val="clear" w:color="auto" w:fill="FFFFFF"/>
        <w:tabs>
          <w:tab w:val="left" w:pos="384"/>
        </w:tabs>
        <w:rPr>
          <w:sz w:val="22"/>
          <w:szCs w:val="22"/>
        </w:rPr>
      </w:pPr>
      <w:r w:rsidRPr="005E7835">
        <w:rPr>
          <w:b/>
          <w:color w:val="000000"/>
          <w:sz w:val="22"/>
          <w:szCs w:val="22"/>
        </w:rPr>
        <w:t>3.</w:t>
      </w:r>
      <w:r w:rsidRPr="005E7835">
        <w:rPr>
          <w:color w:val="000000"/>
          <w:sz w:val="22"/>
          <w:szCs w:val="22"/>
        </w:rPr>
        <w:tab/>
      </w:r>
      <w:r w:rsidRPr="005E7835">
        <w:rPr>
          <w:b/>
          <w:color w:val="000000"/>
          <w:sz w:val="22"/>
          <w:szCs w:val="22"/>
        </w:rPr>
        <w:t>Stabilirea planului activităților individuale ale candidatului pentru proiect:</w:t>
      </w:r>
    </w:p>
    <w:p w14:paraId="42065E8E" w14:textId="64645AEC" w:rsidR="002956E0" w:rsidRPr="005E7835" w:rsidRDefault="00792A82" w:rsidP="00ED2BA3">
      <w:pPr>
        <w:numPr>
          <w:ilvl w:val="0"/>
          <w:numId w:val="2"/>
        </w:numPr>
        <w:shd w:val="clear" w:color="auto" w:fill="FFFFFF"/>
        <w:tabs>
          <w:tab w:val="left" w:pos="998"/>
        </w:tabs>
        <w:ind w:left="835"/>
        <w:rPr>
          <w:color w:val="000000"/>
          <w:sz w:val="22"/>
          <w:szCs w:val="22"/>
        </w:rPr>
      </w:pPr>
      <w:r>
        <w:rPr>
          <w:color w:val="000000"/>
          <w:sz w:val="22"/>
          <w:szCs w:val="22"/>
        </w:rPr>
        <w:t>Data:</w:t>
      </w:r>
    </w:p>
    <w:p w14:paraId="096646D4" w14:textId="77777777" w:rsidR="007014EE" w:rsidRPr="005E7835" w:rsidRDefault="002956E0" w:rsidP="00ED2BA3">
      <w:pPr>
        <w:numPr>
          <w:ilvl w:val="0"/>
          <w:numId w:val="2"/>
        </w:numPr>
        <w:shd w:val="clear" w:color="auto" w:fill="FFFFFF"/>
        <w:tabs>
          <w:tab w:val="left" w:pos="998"/>
          <w:tab w:val="left" w:pos="4258"/>
        </w:tabs>
        <w:ind w:left="835"/>
        <w:rPr>
          <w:color w:val="000000"/>
          <w:sz w:val="22"/>
          <w:szCs w:val="22"/>
        </w:rPr>
      </w:pPr>
      <w:r w:rsidRPr="005E7835">
        <w:rPr>
          <w:color w:val="000000"/>
          <w:sz w:val="22"/>
          <w:szCs w:val="22"/>
        </w:rPr>
        <w:t>Semnă</w:t>
      </w:r>
      <w:r w:rsidR="007014EE" w:rsidRPr="005E7835">
        <w:rPr>
          <w:color w:val="000000"/>
          <w:sz w:val="22"/>
          <w:szCs w:val="22"/>
        </w:rPr>
        <w:t>tura candidatului:</w:t>
      </w:r>
    </w:p>
    <w:p w14:paraId="33B7F34E" w14:textId="77777777" w:rsidR="002956E0" w:rsidRPr="005E7835" w:rsidRDefault="002956E0" w:rsidP="00ED2BA3">
      <w:pPr>
        <w:numPr>
          <w:ilvl w:val="0"/>
          <w:numId w:val="2"/>
        </w:numPr>
        <w:shd w:val="clear" w:color="auto" w:fill="FFFFFF"/>
        <w:tabs>
          <w:tab w:val="left" w:pos="998"/>
          <w:tab w:val="left" w:pos="4258"/>
        </w:tabs>
        <w:ind w:left="835"/>
        <w:rPr>
          <w:color w:val="000000"/>
          <w:sz w:val="22"/>
          <w:szCs w:val="22"/>
        </w:rPr>
      </w:pPr>
      <w:r w:rsidRPr="005E7835">
        <w:rPr>
          <w:color w:val="000000"/>
          <w:sz w:val="22"/>
          <w:szCs w:val="22"/>
        </w:rPr>
        <w:t>Semnătura îndrumătorului:</w:t>
      </w:r>
    </w:p>
    <w:p w14:paraId="32FDCB55" w14:textId="77777777" w:rsidR="002956E0" w:rsidRPr="005E7835" w:rsidRDefault="002956E0" w:rsidP="00ED2BA3">
      <w:pPr>
        <w:shd w:val="clear" w:color="auto" w:fill="FFFFFF"/>
        <w:tabs>
          <w:tab w:val="left" w:pos="384"/>
        </w:tabs>
        <w:rPr>
          <w:sz w:val="22"/>
          <w:szCs w:val="22"/>
        </w:rPr>
      </w:pPr>
      <w:r w:rsidRPr="005E7835">
        <w:rPr>
          <w:b/>
          <w:color w:val="000000"/>
          <w:sz w:val="22"/>
          <w:szCs w:val="22"/>
        </w:rPr>
        <w:t>4.</w:t>
      </w:r>
      <w:r w:rsidRPr="005E7835">
        <w:rPr>
          <w:color w:val="000000"/>
          <w:sz w:val="22"/>
          <w:szCs w:val="22"/>
        </w:rPr>
        <w:tab/>
      </w:r>
      <w:r w:rsidRPr="005E7835">
        <w:rPr>
          <w:b/>
          <w:color w:val="000000"/>
          <w:sz w:val="22"/>
          <w:szCs w:val="22"/>
        </w:rPr>
        <w:t>Stabilirea planului de redactare a Proiectului –</w:t>
      </w:r>
      <w:r w:rsidR="007014EE" w:rsidRPr="005E7835">
        <w:rPr>
          <w:b/>
          <w:color w:val="000000"/>
          <w:sz w:val="22"/>
          <w:szCs w:val="22"/>
        </w:rPr>
        <w:t xml:space="preserve"> prezentarea</w:t>
      </w:r>
      <w:r w:rsidRPr="005E7835">
        <w:rPr>
          <w:b/>
          <w:color w:val="000000"/>
          <w:sz w:val="22"/>
          <w:szCs w:val="22"/>
        </w:rPr>
        <w:t xml:space="preserve"> scris</w:t>
      </w:r>
      <w:r w:rsidR="007014EE" w:rsidRPr="005E7835">
        <w:rPr>
          <w:b/>
          <w:color w:val="000000"/>
          <w:sz w:val="22"/>
          <w:szCs w:val="22"/>
        </w:rPr>
        <w:t>ă</w:t>
      </w:r>
      <w:r w:rsidRPr="005E7835">
        <w:rPr>
          <w:b/>
          <w:color w:val="000000"/>
          <w:sz w:val="22"/>
          <w:szCs w:val="22"/>
        </w:rPr>
        <w:t>:</w:t>
      </w:r>
    </w:p>
    <w:p w14:paraId="4D6E471B" w14:textId="3865C084" w:rsidR="006C5E88" w:rsidRPr="005E7835" w:rsidRDefault="00792A82" w:rsidP="00ED2BA3">
      <w:pPr>
        <w:numPr>
          <w:ilvl w:val="0"/>
          <w:numId w:val="2"/>
        </w:numPr>
        <w:shd w:val="clear" w:color="auto" w:fill="FFFFFF"/>
        <w:tabs>
          <w:tab w:val="left" w:pos="998"/>
        </w:tabs>
        <w:ind w:left="835"/>
        <w:rPr>
          <w:color w:val="000000"/>
          <w:sz w:val="22"/>
          <w:szCs w:val="22"/>
        </w:rPr>
      </w:pPr>
      <w:r>
        <w:rPr>
          <w:color w:val="000000"/>
          <w:sz w:val="22"/>
          <w:szCs w:val="22"/>
        </w:rPr>
        <w:t>Perioada:</w:t>
      </w:r>
    </w:p>
    <w:p w14:paraId="1AAABEBD" w14:textId="73C083BA" w:rsidR="002956E0" w:rsidRPr="005E7835" w:rsidRDefault="00792A82" w:rsidP="00ED2BA3">
      <w:pPr>
        <w:numPr>
          <w:ilvl w:val="0"/>
          <w:numId w:val="2"/>
        </w:numPr>
        <w:shd w:val="clear" w:color="auto" w:fill="FFFFFF"/>
        <w:tabs>
          <w:tab w:val="left" w:pos="998"/>
        </w:tabs>
        <w:ind w:left="835"/>
        <w:rPr>
          <w:color w:val="000000"/>
          <w:sz w:val="22"/>
          <w:szCs w:val="22"/>
        </w:rPr>
      </w:pPr>
      <w:r>
        <w:rPr>
          <w:color w:val="000000"/>
          <w:sz w:val="22"/>
          <w:szCs w:val="22"/>
        </w:rPr>
        <w:t>Revizuit:</w:t>
      </w:r>
    </w:p>
    <w:p w14:paraId="236409AA" w14:textId="48632E0A" w:rsidR="002956E0" w:rsidRPr="005E7835" w:rsidRDefault="006C5E88" w:rsidP="00ED2BA3">
      <w:pPr>
        <w:numPr>
          <w:ilvl w:val="0"/>
          <w:numId w:val="2"/>
        </w:numPr>
        <w:shd w:val="clear" w:color="auto" w:fill="FFFFFF"/>
        <w:tabs>
          <w:tab w:val="left" w:pos="998"/>
        </w:tabs>
        <w:ind w:left="835"/>
        <w:rPr>
          <w:color w:val="000000"/>
          <w:sz w:val="22"/>
          <w:szCs w:val="22"/>
        </w:rPr>
      </w:pPr>
      <w:r w:rsidRPr="005E7835">
        <w:rPr>
          <w:color w:val="000000"/>
          <w:sz w:val="22"/>
          <w:szCs w:val="22"/>
        </w:rPr>
        <w:t>Data la care se acceptă f</w:t>
      </w:r>
      <w:r w:rsidR="002956E0" w:rsidRPr="005E7835">
        <w:rPr>
          <w:color w:val="000000"/>
          <w:sz w:val="22"/>
          <w:szCs w:val="22"/>
        </w:rPr>
        <w:t>o</w:t>
      </w:r>
      <w:r w:rsidR="00792A82">
        <w:rPr>
          <w:color w:val="000000"/>
          <w:sz w:val="22"/>
          <w:szCs w:val="22"/>
        </w:rPr>
        <w:t>rma finală de către îndrumător:</w:t>
      </w:r>
    </w:p>
    <w:p w14:paraId="4FD390A7" w14:textId="77777777" w:rsidR="00904233" w:rsidRPr="005E7835" w:rsidRDefault="00947350" w:rsidP="00ED2BA3">
      <w:pPr>
        <w:shd w:val="clear" w:color="auto" w:fill="FFFFFF"/>
        <w:tabs>
          <w:tab w:val="left" w:pos="384"/>
        </w:tabs>
        <w:rPr>
          <w:sz w:val="22"/>
          <w:szCs w:val="22"/>
        </w:rPr>
      </w:pPr>
      <w:r w:rsidRPr="005E7835">
        <w:rPr>
          <w:b/>
          <w:color w:val="000000"/>
          <w:sz w:val="22"/>
          <w:szCs w:val="22"/>
        </w:rPr>
        <w:t>5</w:t>
      </w:r>
      <w:r w:rsidR="00904233" w:rsidRPr="005E7835">
        <w:rPr>
          <w:b/>
          <w:color w:val="000000"/>
          <w:sz w:val="22"/>
          <w:szCs w:val="22"/>
        </w:rPr>
        <w:t>.</w:t>
      </w:r>
      <w:r w:rsidR="00904233" w:rsidRPr="005E7835">
        <w:rPr>
          <w:color w:val="000000"/>
          <w:sz w:val="22"/>
          <w:szCs w:val="22"/>
        </w:rPr>
        <w:tab/>
      </w:r>
      <w:r w:rsidR="00904233" w:rsidRPr="005E7835">
        <w:rPr>
          <w:b/>
          <w:color w:val="000000"/>
          <w:sz w:val="22"/>
          <w:szCs w:val="22"/>
        </w:rPr>
        <w:t>Întâlniri pentru monitorizarea proiectului (cel puțin 5 întâ</w:t>
      </w:r>
      <w:r w:rsidR="006C5E88" w:rsidRPr="005E7835">
        <w:rPr>
          <w:b/>
          <w:color w:val="000000"/>
          <w:sz w:val="22"/>
          <w:szCs w:val="22"/>
        </w:rPr>
        <w:t>lniri</w:t>
      </w:r>
      <w:r w:rsidR="00904233" w:rsidRPr="005E7835">
        <w:rPr>
          <w:b/>
          <w:color w:val="000000"/>
          <w:sz w:val="22"/>
          <w:szCs w:val="22"/>
        </w:rPr>
        <w:t>):</w:t>
      </w:r>
    </w:p>
    <w:tbl>
      <w:tblPr>
        <w:tblW w:w="9639" w:type="dxa"/>
        <w:tblInd w:w="40" w:type="dxa"/>
        <w:tblLayout w:type="fixed"/>
        <w:tblCellMar>
          <w:left w:w="40" w:type="dxa"/>
          <w:right w:w="40" w:type="dxa"/>
        </w:tblCellMar>
        <w:tblLook w:val="0000" w:firstRow="0" w:lastRow="0" w:firstColumn="0" w:lastColumn="0" w:noHBand="0" w:noVBand="0"/>
      </w:tblPr>
      <w:tblGrid>
        <w:gridCol w:w="653"/>
        <w:gridCol w:w="6151"/>
        <w:gridCol w:w="1418"/>
        <w:gridCol w:w="1417"/>
      </w:tblGrid>
      <w:tr w:rsidR="00377F55" w:rsidRPr="005E7835" w14:paraId="42695ADD" w14:textId="77777777" w:rsidTr="005E7835">
        <w:trPr>
          <w:trHeight w:hRule="exact" w:val="499"/>
        </w:trPr>
        <w:tc>
          <w:tcPr>
            <w:tcW w:w="653" w:type="dxa"/>
            <w:tcBorders>
              <w:top w:val="single" w:sz="6" w:space="0" w:color="auto"/>
              <w:left w:val="single" w:sz="6" w:space="0" w:color="auto"/>
              <w:bottom w:val="single" w:sz="6" w:space="0" w:color="auto"/>
              <w:right w:val="single" w:sz="6" w:space="0" w:color="auto"/>
            </w:tcBorders>
            <w:shd w:val="clear" w:color="auto" w:fill="auto"/>
          </w:tcPr>
          <w:p w14:paraId="026144F7" w14:textId="77777777" w:rsidR="00377F55" w:rsidRPr="005E7835" w:rsidRDefault="00377F55" w:rsidP="00ED2BA3">
            <w:pPr>
              <w:shd w:val="clear" w:color="auto" w:fill="FFFFFF"/>
              <w:ind w:right="82"/>
              <w:jc w:val="center"/>
              <w:rPr>
                <w:b/>
              </w:rPr>
            </w:pPr>
            <w:r w:rsidRPr="005E7835">
              <w:rPr>
                <w:b/>
                <w:color w:val="000000"/>
              </w:rPr>
              <w:t>Nr. crt.</w:t>
            </w:r>
          </w:p>
        </w:tc>
        <w:tc>
          <w:tcPr>
            <w:tcW w:w="6151" w:type="dxa"/>
            <w:tcBorders>
              <w:top w:val="single" w:sz="6" w:space="0" w:color="auto"/>
              <w:left w:val="single" w:sz="6" w:space="0" w:color="auto"/>
              <w:bottom w:val="single" w:sz="6" w:space="0" w:color="auto"/>
              <w:right w:val="single" w:sz="6" w:space="0" w:color="auto"/>
            </w:tcBorders>
            <w:shd w:val="clear" w:color="auto" w:fill="auto"/>
          </w:tcPr>
          <w:p w14:paraId="689F7997" w14:textId="77777777" w:rsidR="00377F55" w:rsidRPr="005E7835" w:rsidRDefault="00377F55" w:rsidP="00ED2BA3">
            <w:pPr>
              <w:shd w:val="clear" w:color="auto" w:fill="FFFFFF"/>
              <w:ind w:left="5"/>
              <w:jc w:val="center"/>
              <w:rPr>
                <w:b/>
              </w:rPr>
            </w:pPr>
            <w:r w:rsidRPr="005E7835">
              <w:rPr>
                <w:b/>
                <w:color w:val="000000"/>
              </w:rPr>
              <w:t>Observaţii</w:t>
            </w:r>
          </w:p>
        </w:tc>
        <w:tc>
          <w:tcPr>
            <w:tcW w:w="1418" w:type="dxa"/>
            <w:tcBorders>
              <w:top w:val="single" w:sz="6" w:space="0" w:color="auto"/>
              <w:left w:val="single" w:sz="6" w:space="0" w:color="auto"/>
              <w:bottom w:val="single" w:sz="6" w:space="0" w:color="auto"/>
              <w:right w:val="single" w:sz="4" w:space="0" w:color="auto"/>
            </w:tcBorders>
            <w:shd w:val="clear" w:color="auto" w:fill="auto"/>
          </w:tcPr>
          <w:p w14:paraId="49088919" w14:textId="77777777" w:rsidR="00377F55" w:rsidRPr="005E7835" w:rsidRDefault="00377F55" w:rsidP="00ED2BA3">
            <w:pPr>
              <w:shd w:val="clear" w:color="auto" w:fill="FFFFFF"/>
              <w:jc w:val="center"/>
              <w:rPr>
                <w:b/>
              </w:rPr>
            </w:pPr>
            <w:r w:rsidRPr="005E7835">
              <w:rPr>
                <w:b/>
                <w:color w:val="000000"/>
              </w:rPr>
              <w:t>Semnătura elevului</w:t>
            </w:r>
          </w:p>
        </w:tc>
        <w:tc>
          <w:tcPr>
            <w:tcW w:w="1417" w:type="dxa"/>
            <w:tcBorders>
              <w:top w:val="single" w:sz="6" w:space="0" w:color="auto"/>
              <w:left w:val="single" w:sz="4" w:space="0" w:color="auto"/>
              <w:bottom w:val="single" w:sz="6" w:space="0" w:color="auto"/>
              <w:right w:val="single" w:sz="6" w:space="0" w:color="auto"/>
            </w:tcBorders>
            <w:shd w:val="clear" w:color="auto" w:fill="auto"/>
          </w:tcPr>
          <w:p w14:paraId="67805C7F" w14:textId="77777777" w:rsidR="00377F55" w:rsidRPr="005E7835" w:rsidRDefault="00377F55" w:rsidP="00ED2BA3">
            <w:pPr>
              <w:shd w:val="clear" w:color="auto" w:fill="FFFFFF"/>
              <w:jc w:val="center"/>
              <w:rPr>
                <w:b/>
              </w:rPr>
            </w:pPr>
            <w:r w:rsidRPr="005E7835">
              <w:rPr>
                <w:b/>
              </w:rPr>
              <w:t>Semnătura profesorului</w:t>
            </w:r>
          </w:p>
        </w:tc>
      </w:tr>
      <w:tr w:rsidR="00377F55" w:rsidRPr="00A11F0F" w14:paraId="4CBDB15B" w14:textId="77777777" w:rsidTr="005E7835">
        <w:trPr>
          <w:trHeight w:hRule="exact" w:val="384"/>
        </w:trPr>
        <w:tc>
          <w:tcPr>
            <w:tcW w:w="653" w:type="dxa"/>
            <w:tcBorders>
              <w:top w:val="single" w:sz="6" w:space="0" w:color="auto"/>
              <w:left w:val="single" w:sz="6" w:space="0" w:color="auto"/>
              <w:bottom w:val="single" w:sz="6" w:space="0" w:color="auto"/>
              <w:right w:val="single" w:sz="6" w:space="0" w:color="auto"/>
            </w:tcBorders>
            <w:shd w:val="clear" w:color="auto" w:fill="FFFFFF"/>
          </w:tcPr>
          <w:p w14:paraId="5ECFAB3F" w14:textId="77777777" w:rsidR="00377F55" w:rsidRPr="00A11F0F" w:rsidRDefault="00377F55" w:rsidP="00A11F0F">
            <w:pPr>
              <w:shd w:val="clear" w:color="auto" w:fill="FFFFFF"/>
              <w:spacing w:line="360" w:lineRule="auto"/>
              <w:ind w:left="29"/>
              <w:jc w:val="center"/>
            </w:pPr>
            <w:r w:rsidRPr="00A11F0F">
              <w:rPr>
                <w:color w:val="000000"/>
              </w:rPr>
              <w:t>1.</w:t>
            </w:r>
          </w:p>
        </w:tc>
        <w:tc>
          <w:tcPr>
            <w:tcW w:w="6151" w:type="dxa"/>
            <w:tcBorders>
              <w:top w:val="single" w:sz="6" w:space="0" w:color="auto"/>
              <w:left w:val="single" w:sz="6" w:space="0" w:color="auto"/>
              <w:bottom w:val="single" w:sz="6" w:space="0" w:color="auto"/>
              <w:right w:val="single" w:sz="6" w:space="0" w:color="auto"/>
            </w:tcBorders>
            <w:shd w:val="clear" w:color="auto" w:fill="FFFFFF"/>
          </w:tcPr>
          <w:p w14:paraId="5FE97D5B" w14:textId="77777777" w:rsidR="00377F55" w:rsidRPr="00A11F0F" w:rsidRDefault="00377F55" w:rsidP="00A11F0F">
            <w:pPr>
              <w:shd w:val="clear" w:color="auto" w:fill="FFFFFF"/>
              <w:spacing w:line="360" w:lineRule="auto"/>
            </w:pP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1B7AF45D" w14:textId="77777777" w:rsidR="00377F55" w:rsidRPr="00A11F0F" w:rsidRDefault="00377F55" w:rsidP="00A11F0F">
            <w:pPr>
              <w:shd w:val="clear" w:color="auto" w:fill="FFFFFF"/>
              <w:spacing w:line="360" w:lineRule="auto"/>
            </w:pPr>
          </w:p>
        </w:tc>
        <w:tc>
          <w:tcPr>
            <w:tcW w:w="1417" w:type="dxa"/>
            <w:tcBorders>
              <w:top w:val="single" w:sz="6" w:space="0" w:color="auto"/>
              <w:left w:val="single" w:sz="4" w:space="0" w:color="auto"/>
              <w:bottom w:val="single" w:sz="6" w:space="0" w:color="auto"/>
              <w:right w:val="single" w:sz="6" w:space="0" w:color="auto"/>
            </w:tcBorders>
            <w:shd w:val="clear" w:color="auto" w:fill="FFFFFF"/>
          </w:tcPr>
          <w:p w14:paraId="56FD4144" w14:textId="77777777" w:rsidR="00377F55" w:rsidRPr="00A11F0F" w:rsidRDefault="00377F55" w:rsidP="00A11F0F">
            <w:pPr>
              <w:shd w:val="clear" w:color="auto" w:fill="FFFFFF"/>
              <w:spacing w:line="360" w:lineRule="auto"/>
            </w:pPr>
          </w:p>
        </w:tc>
      </w:tr>
      <w:tr w:rsidR="00377F55" w:rsidRPr="00A11F0F" w14:paraId="67C8616E" w14:textId="77777777" w:rsidTr="005E7835">
        <w:trPr>
          <w:trHeight w:hRule="exact" w:val="418"/>
        </w:trPr>
        <w:tc>
          <w:tcPr>
            <w:tcW w:w="653" w:type="dxa"/>
            <w:tcBorders>
              <w:top w:val="single" w:sz="6" w:space="0" w:color="auto"/>
              <w:left w:val="single" w:sz="6" w:space="0" w:color="auto"/>
              <w:bottom w:val="single" w:sz="6" w:space="0" w:color="auto"/>
              <w:right w:val="single" w:sz="6" w:space="0" w:color="auto"/>
            </w:tcBorders>
            <w:shd w:val="clear" w:color="auto" w:fill="FFFFFF"/>
          </w:tcPr>
          <w:p w14:paraId="2449E03A" w14:textId="77777777" w:rsidR="00377F55" w:rsidRPr="00A11F0F" w:rsidRDefault="00377F55" w:rsidP="00A11F0F">
            <w:pPr>
              <w:shd w:val="clear" w:color="auto" w:fill="FFFFFF"/>
              <w:spacing w:line="360" w:lineRule="auto"/>
              <w:ind w:left="14"/>
              <w:jc w:val="center"/>
            </w:pPr>
            <w:r w:rsidRPr="00A11F0F">
              <w:rPr>
                <w:color w:val="000000"/>
              </w:rPr>
              <w:t>2.</w:t>
            </w:r>
          </w:p>
        </w:tc>
        <w:tc>
          <w:tcPr>
            <w:tcW w:w="6151" w:type="dxa"/>
            <w:tcBorders>
              <w:top w:val="single" w:sz="6" w:space="0" w:color="auto"/>
              <w:left w:val="single" w:sz="6" w:space="0" w:color="auto"/>
              <w:bottom w:val="single" w:sz="6" w:space="0" w:color="auto"/>
              <w:right w:val="single" w:sz="6" w:space="0" w:color="auto"/>
            </w:tcBorders>
            <w:shd w:val="clear" w:color="auto" w:fill="FFFFFF"/>
          </w:tcPr>
          <w:p w14:paraId="412BE7B0" w14:textId="77777777" w:rsidR="00377F55" w:rsidRPr="00A11F0F" w:rsidRDefault="00377F55" w:rsidP="00A11F0F">
            <w:pPr>
              <w:shd w:val="clear" w:color="auto" w:fill="FFFFFF"/>
              <w:spacing w:line="360" w:lineRule="auto"/>
            </w:pP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4C6423E0" w14:textId="77777777" w:rsidR="00377F55" w:rsidRPr="00A11F0F" w:rsidRDefault="00377F55" w:rsidP="00A11F0F">
            <w:pPr>
              <w:shd w:val="clear" w:color="auto" w:fill="FFFFFF"/>
              <w:spacing w:line="360" w:lineRule="auto"/>
            </w:pPr>
          </w:p>
        </w:tc>
        <w:tc>
          <w:tcPr>
            <w:tcW w:w="1417" w:type="dxa"/>
            <w:tcBorders>
              <w:top w:val="single" w:sz="6" w:space="0" w:color="auto"/>
              <w:left w:val="single" w:sz="4" w:space="0" w:color="auto"/>
              <w:bottom w:val="single" w:sz="6" w:space="0" w:color="auto"/>
              <w:right w:val="single" w:sz="6" w:space="0" w:color="auto"/>
            </w:tcBorders>
            <w:shd w:val="clear" w:color="auto" w:fill="FFFFFF"/>
          </w:tcPr>
          <w:p w14:paraId="38C13984" w14:textId="77777777" w:rsidR="00377F55" w:rsidRPr="00A11F0F" w:rsidRDefault="00377F55" w:rsidP="00A11F0F">
            <w:pPr>
              <w:shd w:val="clear" w:color="auto" w:fill="FFFFFF"/>
              <w:spacing w:line="360" w:lineRule="auto"/>
            </w:pPr>
          </w:p>
        </w:tc>
      </w:tr>
      <w:tr w:rsidR="00377F55" w:rsidRPr="00A11F0F" w14:paraId="43447FA7" w14:textId="77777777" w:rsidTr="005E7835">
        <w:trPr>
          <w:trHeight w:hRule="exact" w:val="424"/>
        </w:trPr>
        <w:tc>
          <w:tcPr>
            <w:tcW w:w="653" w:type="dxa"/>
            <w:tcBorders>
              <w:top w:val="single" w:sz="6" w:space="0" w:color="auto"/>
              <w:left w:val="single" w:sz="6" w:space="0" w:color="auto"/>
              <w:bottom w:val="single" w:sz="6" w:space="0" w:color="auto"/>
              <w:right w:val="single" w:sz="6" w:space="0" w:color="auto"/>
            </w:tcBorders>
            <w:shd w:val="clear" w:color="auto" w:fill="FFFFFF"/>
          </w:tcPr>
          <w:p w14:paraId="0D4EA90F" w14:textId="77777777" w:rsidR="00377F55" w:rsidRPr="00A11F0F" w:rsidRDefault="00377F55" w:rsidP="00A11F0F">
            <w:pPr>
              <w:shd w:val="clear" w:color="auto" w:fill="FFFFFF"/>
              <w:spacing w:line="360" w:lineRule="auto"/>
              <w:ind w:left="14"/>
              <w:jc w:val="center"/>
            </w:pPr>
            <w:r w:rsidRPr="00A11F0F">
              <w:rPr>
                <w:color w:val="000000"/>
              </w:rPr>
              <w:t>3.</w:t>
            </w:r>
          </w:p>
        </w:tc>
        <w:tc>
          <w:tcPr>
            <w:tcW w:w="6151" w:type="dxa"/>
            <w:tcBorders>
              <w:top w:val="single" w:sz="6" w:space="0" w:color="auto"/>
              <w:left w:val="single" w:sz="6" w:space="0" w:color="auto"/>
              <w:bottom w:val="single" w:sz="6" w:space="0" w:color="auto"/>
              <w:right w:val="single" w:sz="6" w:space="0" w:color="auto"/>
            </w:tcBorders>
            <w:shd w:val="clear" w:color="auto" w:fill="FFFFFF"/>
          </w:tcPr>
          <w:p w14:paraId="1DB84DBD" w14:textId="77777777" w:rsidR="00377F55" w:rsidRPr="00A11F0F" w:rsidRDefault="00377F55" w:rsidP="00A11F0F">
            <w:pPr>
              <w:shd w:val="clear" w:color="auto" w:fill="FFFFFF"/>
              <w:spacing w:line="360" w:lineRule="auto"/>
            </w:pP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428B025C" w14:textId="77777777" w:rsidR="00377F55" w:rsidRPr="00A11F0F" w:rsidRDefault="00377F55" w:rsidP="00A11F0F">
            <w:pPr>
              <w:shd w:val="clear" w:color="auto" w:fill="FFFFFF"/>
              <w:spacing w:line="360" w:lineRule="auto"/>
            </w:pPr>
          </w:p>
        </w:tc>
        <w:tc>
          <w:tcPr>
            <w:tcW w:w="1417" w:type="dxa"/>
            <w:tcBorders>
              <w:top w:val="single" w:sz="6" w:space="0" w:color="auto"/>
              <w:left w:val="single" w:sz="4" w:space="0" w:color="auto"/>
              <w:bottom w:val="single" w:sz="6" w:space="0" w:color="auto"/>
              <w:right w:val="single" w:sz="6" w:space="0" w:color="auto"/>
            </w:tcBorders>
            <w:shd w:val="clear" w:color="auto" w:fill="FFFFFF"/>
          </w:tcPr>
          <w:p w14:paraId="69E64DD3" w14:textId="77777777" w:rsidR="00377F55" w:rsidRPr="00A11F0F" w:rsidRDefault="00377F55" w:rsidP="00A11F0F">
            <w:pPr>
              <w:shd w:val="clear" w:color="auto" w:fill="FFFFFF"/>
              <w:spacing w:line="360" w:lineRule="auto"/>
            </w:pPr>
          </w:p>
        </w:tc>
      </w:tr>
      <w:tr w:rsidR="00377F55" w:rsidRPr="00A11F0F" w14:paraId="7C34F3F8" w14:textId="77777777" w:rsidTr="005E7835">
        <w:trPr>
          <w:trHeight w:hRule="exact" w:val="430"/>
        </w:trPr>
        <w:tc>
          <w:tcPr>
            <w:tcW w:w="653" w:type="dxa"/>
            <w:tcBorders>
              <w:top w:val="single" w:sz="6" w:space="0" w:color="auto"/>
              <w:left w:val="single" w:sz="6" w:space="0" w:color="auto"/>
              <w:bottom w:val="single" w:sz="6" w:space="0" w:color="auto"/>
              <w:right w:val="single" w:sz="6" w:space="0" w:color="auto"/>
            </w:tcBorders>
            <w:shd w:val="clear" w:color="auto" w:fill="FFFFFF"/>
          </w:tcPr>
          <w:p w14:paraId="35E20801" w14:textId="77777777" w:rsidR="00377F55" w:rsidRPr="00A11F0F" w:rsidRDefault="00377F55" w:rsidP="00A11F0F">
            <w:pPr>
              <w:shd w:val="clear" w:color="auto" w:fill="FFFFFF"/>
              <w:spacing w:line="360" w:lineRule="auto"/>
              <w:ind w:left="10"/>
              <w:jc w:val="center"/>
            </w:pPr>
            <w:r w:rsidRPr="00A11F0F">
              <w:rPr>
                <w:color w:val="000000"/>
              </w:rPr>
              <w:t>4.</w:t>
            </w:r>
          </w:p>
        </w:tc>
        <w:tc>
          <w:tcPr>
            <w:tcW w:w="6151" w:type="dxa"/>
            <w:tcBorders>
              <w:top w:val="single" w:sz="6" w:space="0" w:color="auto"/>
              <w:left w:val="single" w:sz="6" w:space="0" w:color="auto"/>
              <w:bottom w:val="single" w:sz="6" w:space="0" w:color="auto"/>
              <w:right w:val="single" w:sz="6" w:space="0" w:color="auto"/>
            </w:tcBorders>
            <w:shd w:val="clear" w:color="auto" w:fill="FFFFFF"/>
          </w:tcPr>
          <w:p w14:paraId="3B59DC24" w14:textId="77777777" w:rsidR="00377F55" w:rsidRPr="00A11F0F" w:rsidRDefault="00377F55" w:rsidP="00A11F0F">
            <w:pPr>
              <w:shd w:val="clear" w:color="auto" w:fill="FFFFFF"/>
              <w:spacing w:line="360" w:lineRule="auto"/>
            </w:pP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015F1963" w14:textId="77777777" w:rsidR="00377F55" w:rsidRPr="00A11F0F" w:rsidRDefault="00377F55" w:rsidP="00A11F0F">
            <w:pPr>
              <w:shd w:val="clear" w:color="auto" w:fill="FFFFFF"/>
              <w:spacing w:line="360" w:lineRule="auto"/>
            </w:pPr>
          </w:p>
        </w:tc>
        <w:tc>
          <w:tcPr>
            <w:tcW w:w="1417" w:type="dxa"/>
            <w:tcBorders>
              <w:top w:val="single" w:sz="6" w:space="0" w:color="auto"/>
              <w:left w:val="single" w:sz="4" w:space="0" w:color="auto"/>
              <w:bottom w:val="single" w:sz="6" w:space="0" w:color="auto"/>
              <w:right w:val="single" w:sz="6" w:space="0" w:color="auto"/>
            </w:tcBorders>
            <w:shd w:val="clear" w:color="auto" w:fill="FFFFFF"/>
          </w:tcPr>
          <w:p w14:paraId="385DA94E" w14:textId="77777777" w:rsidR="00377F55" w:rsidRPr="00A11F0F" w:rsidRDefault="00377F55" w:rsidP="00A11F0F">
            <w:pPr>
              <w:shd w:val="clear" w:color="auto" w:fill="FFFFFF"/>
              <w:spacing w:line="360" w:lineRule="auto"/>
            </w:pPr>
          </w:p>
        </w:tc>
      </w:tr>
      <w:tr w:rsidR="00377F55" w:rsidRPr="00A11F0F" w14:paraId="4A962F56" w14:textId="77777777" w:rsidTr="005E7835">
        <w:trPr>
          <w:trHeight w:hRule="exact" w:val="422"/>
        </w:trPr>
        <w:tc>
          <w:tcPr>
            <w:tcW w:w="653" w:type="dxa"/>
            <w:tcBorders>
              <w:top w:val="single" w:sz="6" w:space="0" w:color="auto"/>
              <w:left w:val="single" w:sz="6" w:space="0" w:color="auto"/>
              <w:bottom w:val="single" w:sz="6" w:space="0" w:color="auto"/>
              <w:right w:val="single" w:sz="6" w:space="0" w:color="auto"/>
            </w:tcBorders>
            <w:shd w:val="clear" w:color="auto" w:fill="FFFFFF"/>
          </w:tcPr>
          <w:p w14:paraId="16806636" w14:textId="77777777" w:rsidR="00377F55" w:rsidRPr="00A11F0F" w:rsidRDefault="00377F55" w:rsidP="00A11F0F">
            <w:pPr>
              <w:shd w:val="clear" w:color="auto" w:fill="FFFFFF"/>
              <w:spacing w:line="360" w:lineRule="auto"/>
              <w:ind w:left="19"/>
              <w:jc w:val="center"/>
            </w:pPr>
            <w:r w:rsidRPr="00A11F0F">
              <w:rPr>
                <w:color w:val="000000"/>
              </w:rPr>
              <w:t>5.</w:t>
            </w:r>
          </w:p>
        </w:tc>
        <w:tc>
          <w:tcPr>
            <w:tcW w:w="6151" w:type="dxa"/>
            <w:tcBorders>
              <w:top w:val="single" w:sz="6" w:space="0" w:color="auto"/>
              <w:left w:val="single" w:sz="6" w:space="0" w:color="auto"/>
              <w:bottom w:val="single" w:sz="6" w:space="0" w:color="auto"/>
              <w:right w:val="single" w:sz="6" w:space="0" w:color="auto"/>
            </w:tcBorders>
            <w:shd w:val="clear" w:color="auto" w:fill="FFFFFF"/>
          </w:tcPr>
          <w:p w14:paraId="56DDD57F" w14:textId="77777777" w:rsidR="00377F55" w:rsidRPr="00A11F0F" w:rsidRDefault="00377F55" w:rsidP="00A11F0F">
            <w:pPr>
              <w:shd w:val="clear" w:color="auto" w:fill="FFFFFF"/>
              <w:spacing w:line="360" w:lineRule="auto"/>
            </w:pP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1754459A" w14:textId="77777777" w:rsidR="00377F55" w:rsidRPr="00A11F0F" w:rsidRDefault="00377F55" w:rsidP="00A11F0F">
            <w:pPr>
              <w:shd w:val="clear" w:color="auto" w:fill="FFFFFF"/>
              <w:spacing w:line="360" w:lineRule="auto"/>
            </w:pPr>
          </w:p>
        </w:tc>
        <w:tc>
          <w:tcPr>
            <w:tcW w:w="1417" w:type="dxa"/>
            <w:tcBorders>
              <w:top w:val="single" w:sz="6" w:space="0" w:color="auto"/>
              <w:left w:val="single" w:sz="4" w:space="0" w:color="auto"/>
              <w:bottom w:val="single" w:sz="6" w:space="0" w:color="auto"/>
              <w:right w:val="single" w:sz="6" w:space="0" w:color="auto"/>
            </w:tcBorders>
            <w:shd w:val="clear" w:color="auto" w:fill="FFFFFF"/>
          </w:tcPr>
          <w:p w14:paraId="16FEDDF8" w14:textId="77777777" w:rsidR="00377F55" w:rsidRPr="00A11F0F" w:rsidRDefault="00377F55" w:rsidP="00A11F0F">
            <w:pPr>
              <w:shd w:val="clear" w:color="auto" w:fill="FFFFFF"/>
              <w:spacing w:line="360" w:lineRule="auto"/>
            </w:pPr>
          </w:p>
        </w:tc>
      </w:tr>
    </w:tbl>
    <w:p w14:paraId="7EA2D194" w14:textId="77777777" w:rsidR="005171F6" w:rsidRPr="00422791" w:rsidRDefault="00936D2B" w:rsidP="00AB0AD7">
      <w:pPr>
        <w:shd w:val="clear" w:color="auto" w:fill="FFFFFF"/>
        <w:jc w:val="both"/>
        <w:rPr>
          <w:b/>
          <w:color w:val="000000"/>
          <w:sz w:val="14"/>
          <w:szCs w:val="14"/>
        </w:rPr>
      </w:pPr>
      <w:r w:rsidRPr="00422791">
        <w:rPr>
          <w:b/>
          <w:color w:val="000000"/>
          <w:sz w:val="14"/>
          <w:szCs w:val="14"/>
          <w:vertAlign w:val="superscript"/>
        </w:rPr>
        <w:t>1)</w:t>
      </w:r>
      <w:r w:rsidRPr="00422791">
        <w:rPr>
          <w:color w:val="000000"/>
          <w:sz w:val="14"/>
          <w:szCs w:val="14"/>
        </w:rPr>
        <w:t>Se completează de către îndrumător pe parcursul derulării proiectului</w:t>
      </w:r>
    </w:p>
    <w:p w14:paraId="3D74B453" w14:textId="32AC9AD7" w:rsidR="00796B46" w:rsidRPr="00921FA3" w:rsidRDefault="00936D2B" w:rsidP="00436ECE">
      <w:pPr>
        <w:shd w:val="clear" w:color="auto" w:fill="FFFFFF"/>
        <w:jc w:val="both"/>
        <w:rPr>
          <w:color w:val="4F81BD" w:themeColor="accent1"/>
        </w:rPr>
      </w:pPr>
      <w:r w:rsidRPr="00921FA3">
        <w:rPr>
          <w:color w:val="4F81BD" w:themeColor="accent1"/>
          <w:sz w:val="14"/>
          <w:szCs w:val="14"/>
          <w:vertAlign w:val="superscript"/>
        </w:rPr>
        <w:t>2)</w:t>
      </w:r>
      <w:r w:rsidRPr="00921FA3">
        <w:rPr>
          <w:color w:val="4F81BD" w:themeColor="accent1"/>
          <w:sz w:val="14"/>
          <w:szCs w:val="14"/>
        </w:rPr>
        <w:t>Se co</w:t>
      </w:r>
      <w:r w:rsidR="00314CE6" w:rsidRPr="00921FA3">
        <w:rPr>
          <w:color w:val="4F81BD" w:themeColor="accent1"/>
          <w:sz w:val="14"/>
          <w:szCs w:val="14"/>
        </w:rPr>
        <w:t>nsemnează</w:t>
      </w:r>
      <w:r w:rsidR="00436ECE" w:rsidRPr="00921FA3">
        <w:rPr>
          <w:color w:val="4F81BD" w:themeColor="accent1"/>
          <w:sz w:val="14"/>
          <w:szCs w:val="14"/>
        </w:rPr>
        <w:t xml:space="preserve"> numai rezultatele învățării</w:t>
      </w:r>
      <w:r w:rsidRPr="00921FA3">
        <w:rPr>
          <w:color w:val="4F81BD" w:themeColor="accent1"/>
          <w:sz w:val="14"/>
          <w:szCs w:val="14"/>
        </w:rPr>
        <w:t xml:space="preserve"> </w:t>
      </w:r>
      <w:r w:rsidR="00314CE6" w:rsidRPr="00921FA3">
        <w:rPr>
          <w:color w:val="4F81BD" w:themeColor="accent1"/>
          <w:sz w:val="14"/>
          <w:szCs w:val="14"/>
        </w:rPr>
        <w:t>care au legătură directă cu tema</w:t>
      </w:r>
      <w:r w:rsidRPr="00921FA3">
        <w:rPr>
          <w:color w:val="4F81BD" w:themeColor="accent1"/>
          <w:sz w:val="14"/>
          <w:szCs w:val="14"/>
        </w:rPr>
        <w:t xml:space="preserve"> proiectului </w:t>
      </w:r>
      <w:r w:rsidR="0096554C" w:rsidRPr="00921FA3">
        <w:rPr>
          <w:color w:val="4F81BD" w:themeColor="accent1"/>
          <w:sz w:val="14"/>
          <w:szCs w:val="14"/>
        </w:rPr>
        <w:t>și</w:t>
      </w:r>
      <w:r w:rsidRPr="00921FA3">
        <w:rPr>
          <w:color w:val="4F81BD" w:themeColor="accent1"/>
          <w:sz w:val="14"/>
          <w:szCs w:val="14"/>
        </w:rPr>
        <w:t xml:space="preserve"> sunt conforme standardului de pregătire profesională al calificării</w:t>
      </w:r>
      <w:r w:rsidR="00436ECE" w:rsidRPr="00921FA3">
        <w:rPr>
          <w:color w:val="4F81BD" w:themeColor="accent1"/>
          <w:sz w:val="14"/>
          <w:szCs w:val="14"/>
        </w:rPr>
        <w:t xml:space="preserve"> aprobat prin OMENCȘ nr. 4.121/2016</w:t>
      </w:r>
      <w:r w:rsidR="00436ECE" w:rsidRPr="00921FA3">
        <w:rPr>
          <w:color w:val="4F81BD" w:themeColor="accent1"/>
        </w:rPr>
        <w:t xml:space="preserve"> </w:t>
      </w:r>
    </w:p>
    <w:p w14:paraId="22BCEDC5" w14:textId="77777777" w:rsidR="00436ECE" w:rsidRPr="005E7835" w:rsidRDefault="00436ECE" w:rsidP="00436ECE">
      <w:pPr>
        <w:shd w:val="clear" w:color="auto" w:fill="FFFFFF"/>
        <w:jc w:val="both"/>
        <w:rPr>
          <w:b/>
          <w:color w:val="000000"/>
        </w:rPr>
      </w:pPr>
    </w:p>
    <w:p w14:paraId="4136B7CF" w14:textId="77777777" w:rsidR="00904233" w:rsidRDefault="00904233" w:rsidP="00ED2BA3">
      <w:pPr>
        <w:shd w:val="clear" w:color="auto" w:fill="FFFFFF"/>
        <w:rPr>
          <w:b/>
          <w:color w:val="000000"/>
          <w:sz w:val="22"/>
          <w:szCs w:val="22"/>
          <w:vertAlign w:val="superscript"/>
        </w:rPr>
      </w:pPr>
      <w:r w:rsidRPr="005E7835">
        <w:rPr>
          <w:b/>
          <w:color w:val="000000"/>
          <w:sz w:val="22"/>
          <w:szCs w:val="22"/>
        </w:rPr>
        <w:t>Partea a II-a: Aprecierea calității activității candidatului</w:t>
      </w:r>
      <w:r w:rsidR="00DE2CDB" w:rsidRPr="005E7835">
        <w:rPr>
          <w:b/>
          <w:color w:val="000000"/>
          <w:sz w:val="22"/>
          <w:szCs w:val="22"/>
          <w:vertAlign w:val="superscript"/>
        </w:rPr>
        <w:t>3)</w:t>
      </w:r>
    </w:p>
    <w:tbl>
      <w:tblPr>
        <w:tblStyle w:val="Tabelgril"/>
        <w:tblW w:w="0" w:type="auto"/>
        <w:tblInd w:w="108" w:type="dxa"/>
        <w:tblLook w:val="04A0" w:firstRow="1" w:lastRow="0" w:firstColumn="1" w:lastColumn="0" w:noHBand="0" w:noVBand="1"/>
      </w:tblPr>
      <w:tblGrid>
        <w:gridCol w:w="7394"/>
        <w:gridCol w:w="990"/>
        <w:gridCol w:w="1129"/>
      </w:tblGrid>
      <w:tr w:rsidR="005E7835" w14:paraId="5107C267" w14:textId="77777777" w:rsidTr="007C4CEB">
        <w:trPr>
          <w:tblHeader/>
        </w:trPr>
        <w:tc>
          <w:tcPr>
            <w:tcW w:w="7513" w:type="dxa"/>
          </w:tcPr>
          <w:p w14:paraId="6B364A00" w14:textId="77777777" w:rsidR="005E7835" w:rsidRPr="00ED2BA3" w:rsidRDefault="005E7835" w:rsidP="00ED2BA3">
            <w:pPr>
              <w:jc w:val="center"/>
              <w:rPr>
                <w:b/>
                <w:color w:val="000000"/>
                <w:vertAlign w:val="superscript"/>
              </w:rPr>
            </w:pPr>
            <w:r w:rsidRPr="00ED2BA3">
              <w:rPr>
                <w:b/>
                <w:color w:val="000000"/>
              </w:rPr>
              <w:t>CRITERIUL</w:t>
            </w:r>
          </w:p>
        </w:tc>
        <w:tc>
          <w:tcPr>
            <w:tcW w:w="992" w:type="dxa"/>
          </w:tcPr>
          <w:p w14:paraId="1CC1DEFC" w14:textId="77777777" w:rsidR="005E7835" w:rsidRPr="00ED2BA3" w:rsidRDefault="005E7835" w:rsidP="00ED2BA3">
            <w:pPr>
              <w:shd w:val="clear" w:color="auto" w:fill="FFFFFF"/>
              <w:jc w:val="center"/>
              <w:rPr>
                <w:b/>
              </w:rPr>
            </w:pPr>
            <w:r w:rsidRPr="00ED2BA3">
              <w:rPr>
                <w:b/>
                <w:color w:val="000000"/>
              </w:rPr>
              <w:t>Punctaj maxim</w:t>
            </w:r>
          </w:p>
        </w:tc>
        <w:tc>
          <w:tcPr>
            <w:tcW w:w="1134" w:type="dxa"/>
          </w:tcPr>
          <w:p w14:paraId="54941C1F" w14:textId="77777777" w:rsidR="005E7835" w:rsidRPr="00ED2BA3" w:rsidRDefault="005E7835" w:rsidP="00ED2BA3">
            <w:pPr>
              <w:shd w:val="clear" w:color="auto" w:fill="FFFFFF"/>
              <w:jc w:val="center"/>
              <w:rPr>
                <w:b/>
              </w:rPr>
            </w:pPr>
            <w:r w:rsidRPr="00ED2BA3">
              <w:rPr>
                <w:b/>
                <w:color w:val="000000"/>
              </w:rPr>
              <w:t>Punctaj acordat</w:t>
            </w:r>
          </w:p>
        </w:tc>
      </w:tr>
      <w:tr w:rsidR="005E7835" w14:paraId="4B1418AF" w14:textId="77777777" w:rsidTr="005E7835">
        <w:tc>
          <w:tcPr>
            <w:tcW w:w="7513" w:type="dxa"/>
          </w:tcPr>
          <w:p w14:paraId="31B9CDE6" w14:textId="77777777" w:rsidR="005E7835" w:rsidRPr="00ED2BA3" w:rsidRDefault="005E7835" w:rsidP="00ED2BA3">
            <w:pPr>
              <w:pStyle w:val="Frspaiere"/>
            </w:pPr>
            <w:r w:rsidRPr="00ED2BA3">
              <w:t>1. Activitățile practice întreprinse în cadrul proiectului se raportează adecvat la tema proiectului</w:t>
            </w:r>
          </w:p>
        </w:tc>
        <w:tc>
          <w:tcPr>
            <w:tcW w:w="992" w:type="dxa"/>
          </w:tcPr>
          <w:p w14:paraId="401CBA49" w14:textId="77777777" w:rsidR="005E7835" w:rsidRPr="00ED2BA3" w:rsidRDefault="005E7835" w:rsidP="00ED2BA3">
            <w:pPr>
              <w:shd w:val="clear" w:color="auto" w:fill="FFFFFF"/>
              <w:jc w:val="center"/>
            </w:pPr>
            <w:r w:rsidRPr="00ED2BA3">
              <w:t>5p</w:t>
            </w:r>
          </w:p>
        </w:tc>
        <w:tc>
          <w:tcPr>
            <w:tcW w:w="1134" w:type="dxa"/>
          </w:tcPr>
          <w:p w14:paraId="2923522C" w14:textId="77777777" w:rsidR="005E7835" w:rsidRPr="00ED2BA3" w:rsidRDefault="005E7835" w:rsidP="00ED2BA3">
            <w:pPr>
              <w:shd w:val="clear" w:color="auto" w:fill="FFFFFF"/>
              <w:spacing w:line="360" w:lineRule="auto"/>
              <w:jc w:val="center"/>
              <w:rPr>
                <w:b/>
                <w:color w:val="000000"/>
              </w:rPr>
            </w:pPr>
          </w:p>
        </w:tc>
      </w:tr>
      <w:tr w:rsidR="005E7835" w14:paraId="17207AFA" w14:textId="77777777" w:rsidTr="005E7835">
        <w:tc>
          <w:tcPr>
            <w:tcW w:w="7513" w:type="dxa"/>
          </w:tcPr>
          <w:p w14:paraId="5D03BBFA" w14:textId="77777777" w:rsidR="005E7835" w:rsidRPr="00ED2BA3" w:rsidRDefault="005E7835" w:rsidP="00ED2BA3">
            <w:pPr>
              <w:pStyle w:val="Frspaiere"/>
            </w:pPr>
            <w:r w:rsidRPr="00ED2BA3">
              <w:t>2. Abordarea temei proiectului a fost făcută dintr-o perspectivă personală, candidatul demonstrând reflecție critică</w:t>
            </w:r>
          </w:p>
        </w:tc>
        <w:tc>
          <w:tcPr>
            <w:tcW w:w="992" w:type="dxa"/>
          </w:tcPr>
          <w:p w14:paraId="734F4DD1" w14:textId="77777777" w:rsidR="005E7835" w:rsidRPr="00ED2BA3" w:rsidRDefault="005E7835" w:rsidP="00ED2BA3">
            <w:pPr>
              <w:shd w:val="clear" w:color="auto" w:fill="FFFFFF"/>
              <w:jc w:val="center"/>
            </w:pPr>
            <w:r w:rsidRPr="00ED2BA3">
              <w:t>5p</w:t>
            </w:r>
          </w:p>
        </w:tc>
        <w:tc>
          <w:tcPr>
            <w:tcW w:w="1134" w:type="dxa"/>
          </w:tcPr>
          <w:p w14:paraId="44694FA0" w14:textId="77777777" w:rsidR="005E7835" w:rsidRPr="00ED2BA3" w:rsidRDefault="005E7835" w:rsidP="00ED2BA3">
            <w:pPr>
              <w:shd w:val="clear" w:color="auto" w:fill="FFFFFF"/>
              <w:spacing w:line="360" w:lineRule="auto"/>
              <w:jc w:val="center"/>
              <w:rPr>
                <w:b/>
                <w:color w:val="000000"/>
              </w:rPr>
            </w:pPr>
          </w:p>
        </w:tc>
      </w:tr>
      <w:tr w:rsidR="005E7835" w14:paraId="7609444F" w14:textId="77777777" w:rsidTr="005E7835">
        <w:tc>
          <w:tcPr>
            <w:tcW w:w="7513" w:type="dxa"/>
          </w:tcPr>
          <w:p w14:paraId="541A9818" w14:textId="13FDCA28" w:rsidR="005E7835" w:rsidRPr="00ED2BA3" w:rsidRDefault="005E7835" w:rsidP="00ED2BA3">
            <w:pPr>
              <w:pStyle w:val="Frspaiere"/>
            </w:pPr>
            <w:r w:rsidRPr="00ED2BA3">
              <w:t xml:space="preserve">3. Activitățile practice au fost întreprinse sub supravegherea </w:t>
            </w:r>
            <w:r w:rsidR="00792A82">
              <w:t>îndrumătorului de</w:t>
            </w:r>
            <w:r w:rsidRPr="00ED2BA3">
              <w:t xml:space="preserve"> proiect sau/și a persoanelor autorizate</w:t>
            </w:r>
          </w:p>
        </w:tc>
        <w:tc>
          <w:tcPr>
            <w:tcW w:w="992" w:type="dxa"/>
          </w:tcPr>
          <w:p w14:paraId="1B49B14E" w14:textId="77777777" w:rsidR="005E7835" w:rsidRPr="00ED2BA3" w:rsidRDefault="005E7835" w:rsidP="00ED2BA3">
            <w:pPr>
              <w:shd w:val="clear" w:color="auto" w:fill="FFFFFF"/>
              <w:jc w:val="center"/>
            </w:pPr>
            <w:r w:rsidRPr="00ED2BA3">
              <w:t>3p</w:t>
            </w:r>
          </w:p>
        </w:tc>
        <w:tc>
          <w:tcPr>
            <w:tcW w:w="1134" w:type="dxa"/>
          </w:tcPr>
          <w:p w14:paraId="7523B5FB" w14:textId="77777777" w:rsidR="005E7835" w:rsidRPr="00ED2BA3" w:rsidRDefault="005E7835" w:rsidP="00ED2BA3">
            <w:pPr>
              <w:shd w:val="clear" w:color="auto" w:fill="FFFFFF"/>
              <w:spacing w:line="360" w:lineRule="auto"/>
              <w:jc w:val="center"/>
              <w:rPr>
                <w:b/>
                <w:color w:val="000000"/>
              </w:rPr>
            </w:pPr>
          </w:p>
        </w:tc>
      </w:tr>
      <w:tr w:rsidR="005E7835" w14:paraId="77C22834" w14:textId="77777777" w:rsidTr="005E7835">
        <w:tc>
          <w:tcPr>
            <w:tcW w:w="7513" w:type="dxa"/>
          </w:tcPr>
          <w:p w14:paraId="5C8E7AB7" w14:textId="77777777" w:rsidR="005E7835" w:rsidRPr="00ED2BA3" w:rsidRDefault="005E7835" w:rsidP="00ED2BA3">
            <w:pPr>
              <w:pStyle w:val="Frspaiere"/>
            </w:pPr>
            <w:r w:rsidRPr="00ED2BA3">
              <w:t>4. Realizarea sarcinilor de lucru stabilite prin planul proiectului a fost făcută conform planificării inițiale</w:t>
            </w:r>
          </w:p>
        </w:tc>
        <w:tc>
          <w:tcPr>
            <w:tcW w:w="992" w:type="dxa"/>
          </w:tcPr>
          <w:p w14:paraId="6106AD99" w14:textId="77777777" w:rsidR="005E7835" w:rsidRPr="00ED2BA3" w:rsidRDefault="005E7835" w:rsidP="00ED2BA3">
            <w:pPr>
              <w:shd w:val="clear" w:color="auto" w:fill="FFFFFF"/>
              <w:jc w:val="center"/>
            </w:pPr>
            <w:r w:rsidRPr="00ED2BA3">
              <w:t>3p</w:t>
            </w:r>
          </w:p>
        </w:tc>
        <w:tc>
          <w:tcPr>
            <w:tcW w:w="1134" w:type="dxa"/>
          </w:tcPr>
          <w:p w14:paraId="583EAEBB" w14:textId="77777777" w:rsidR="005E7835" w:rsidRPr="00ED2BA3" w:rsidRDefault="005E7835" w:rsidP="00ED2BA3">
            <w:pPr>
              <w:shd w:val="clear" w:color="auto" w:fill="FFFFFF"/>
              <w:spacing w:line="360" w:lineRule="auto"/>
              <w:jc w:val="center"/>
              <w:rPr>
                <w:b/>
                <w:color w:val="000000"/>
              </w:rPr>
            </w:pPr>
          </w:p>
        </w:tc>
      </w:tr>
      <w:tr w:rsidR="005E7835" w14:paraId="06DC93FE" w14:textId="77777777" w:rsidTr="005E7835">
        <w:tc>
          <w:tcPr>
            <w:tcW w:w="7513" w:type="dxa"/>
          </w:tcPr>
          <w:p w14:paraId="6E8D3EC9" w14:textId="77777777" w:rsidR="005E7835" w:rsidRPr="00ED2BA3" w:rsidRDefault="005E7835" w:rsidP="00ED2BA3">
            <w:pPr>
              <w:pStyle w:val="Frspaiere"/>
            </w:pPr>
            <w:r w:rsidRPr="00ED2BA3">
              <w:lastRenderedPageBreak/>
              <w:t>5. Documentarea pentru proiect a fost făcută cu sprijinul şi sub supravegherea îndrumătorului de proiect</w:t>
            </w:r>
          </w:p>
        </w:tc>
        <w:tc>
          <w:tcPr>
            <w:tcW w:w="992" w:type="dxa"/>
          </w:tcPr>
          <w:p w14:paraId="3BAE9470" w14:textId="77777777" w:rsidR="005E7835" w:rsidRPr="00ED2BA3" w:rsidRDefault="005E7835" w:rsidP="00ED2BA3">
            <w:pPr>
              <w:shd w:val="clear" w:color="auto" w:fill="FFFFFF"/>
              <w:jc w:val="center"/>
            </w:pPr>
            <w:r w:rsidRPr="00ED2BA3">
              <w:t>3p</w:t>
            </w:r>
          </w:p>
        </w:tc>
        <w:tc>
          <w:tcPr>
            <w:tcW w:w="1134" w:type="dxa"/>
          </w:tcPr>
          <w:p w14:paraId="33816A6D" w14:textId="77777777" w:rsidR="005E7835" w:rsidRPr="00ED2BA3" w:rsidRDefault="005E7835" w:rsidP="00ED2BA3">
            <w:pPr>
              <w:shd w:val="clear" w:color="auto" w:fill="FFFFFF"/>
              <w:spacing w:line="360" w:lineRule="auto"/>
              <w:jc w:val="center"/>
              <w:rPr>
                <w:b/>
                <w:color w:val="000000"/>
              </w:rPr>
            </w:pPr>
          </w:p>
        </w:tc>
      </w:tr>
      <w:tr w:rsidR="005E7835" w14:paraId="3EFA9B32" w14:textId="77777777" w:rsidTr="005E7835">
        <w:tc>
          <w:tcPr>
            <w:tcW w:w="7513" w:type="dxa"/>
          </w:tcPr>
          <w:p w14:paraId="57263A2F" w14:textId="48849987" w:rsidR="005E7835" w:rsidRPr="00ED2BA3" w:rsidRDefault="00792A82" w:rsidP="00ED2BA3">
            <w:pPr>
              <w:pStyle w:val="Frspaiere"/>
            </w:pPr>
            <w:r>
              <w:t xml:space="preserve">6. Identificarea </w:t>
            </w:r>
            <w:r w:rsidR="005E7835" w:rsidRPr="00ED2BA3">
              <w:t>și utilizarea bibliografiei recoma</w:t>
            </w:r>
            <w:r>
              <w:t xml:space="preserve">ndate pentru redactarea părții scrise a proiectului au fost </w:t>
            </w:r>
            <w:r w:rsidR="005E7835" w:rsidRPr="00ED2BA3">
              <w:t>realizate integral</w:t>
            </w:r>
          </w:p>
        </w:tc>
        <w:tc>
          <w:tcPr>
            <w:tcW w:w="992" w:type="dxa"/>
          </w:tcPr>
          <w:p w14:paraId="7092FEC7" w14:textId="77777777" w:rsidR="005E7835" w:rsidRPr="00ED2BA3" w:rsidRDefault="005E7835" w:rsidP="00ED2BA3">
            <w:pPr>
              <w:shd w:val="clear" w:color="auto" w:fill="FFFFFF"/>
              <w:jc w:val="center"/>
            </w:pPr>
            <w:r w:rsidRPr="00ED2BA3">
              <w:t>2p</w:t>
            </w:r>
          </w:p>
        </w:tc>
        <w:tc>
          <w:tcPr>
            <w:tcW w:w="1134" w:type="dxa"/>
          </w:tcPr>
          <w:p w14:paraId="5245131A" w14:textId="77777777" w:rsidR="005E7835" w:rsidRPr="00ED2BA3" w:rsidRDefault="005E7835" w:rsidP="00ED2BA3">
            <w:pPr>
              <w:shd w:val="clear" w:color="auto" w:fill="FFFFFF"/>
              <w:spacing w:line="360" w:lineRule="auto"/>
              <w:jc w:val="center"/>
              <w:rPr>
                <w:b/>
                <w:color w:val="000000"/>
              </w:rPr>
            </w:pPr>
          </w:p>
        </w:tc>
      </w:tr>
      <w:tr w:rsidR="005E7835" w14:paraId="5480ECAF" w14:textId="77777777" w:rsidTr="005E7835">
        <w:tc>
          <w:tcPr>
            <w:tcW w:w="7513" w:type="dxa"/>
          </w:tcPr>
          <w:p w14:paraId="2F20A355" w14:textId="77777777" w:rsidR="005E7835" w:rsidRPr="00ED2BA3" w:rsidRDefault="005E7835" w:rsidP="00ED2BA3">
            <w:pPr>
              <w:pStyle w:val="Frspaiere"/>
            </w:pPr>
            <w:r w:rsidRPr="00ED2BA3">
              <w:t xml:space="preserve">7. Referinţele bibliografice utilizate la redactarea părţii scrise a proiectului au fost preluate </w:t>
            </w:r>
            <w:r w:rsidRPr="00ED2BA3">
              <w:rPr>
                <w:bCs/>
              </w:rPr>
              <w:t>ş</w:t>
            </w:r>
            <w:r w:rsidRPr="00ED2BA3">
              <w:t xml:space="preserve">i prezentate într-un mod personal </w:t>
            </w:r>
            <w:r w:rsidRPr="00ED2BA3">
              <w:rPr>
                <w:bCs/>
              </w:rPr>
              <w:t>ş</w:t>
            </w:r>
            <w:r w:rsidRPr="00ED2BA3">
              <w:t>i nu sunt o compilaţie de citate</w:t>
            </w:r>
          </w:p>
        </w:tc>
        <w:tc>
          <w:tcPr>
            <w:tcW w:w="992" w:type="dxa"/>
          </w:tcPr>
          <w:p w14:paraId="1226C960" w14:textId="77777777" w:rsidR="005E7835" w:rsidRPr="00ED2BA3" w:rsidRDefault="005E7835" w:rsidP="00ED2BA3">
            <w:pPr>
              <w:shd w:val="clear" w:color="auto" w:fill="FFFFFF"/>
              <w:jc w:val="center"/>
            </w:pPr>
            <w:r w:rsidRPr="00ED2BA3">
              <w:t>4p</w:t>
            </w:r>
          </w:p>
        </w:tc>
        <w:tc>
          <w:tcPr>
            <w:tcW w:w="1134" w:type="dxa"/>
          </w:tcPr>
          <w:p w14:paraId="75082503" w14:textId="77777777" w:rsidR="005E7835" w:rsidRPr="00ED2BA3" w:rsidRDefault="005E7835" w:rsidP="00ED2BA3">
            <w:pPr>
              <w:shd w:val="clear" w:color="auto" w:fill="FFFFFF"/>
              <w:spacing w:line="360" w:lineRule="auto"/>
              <w:jc w:val="center"/>
              <w:rPr>
                <w:b/>
                <w:color w:val="000000"/>
              </w:rPr>
            </w:pPr>
          </w:p>
        </w:tc>
      </w:tr>
      <w:tr w:rsidR="005E7835" w14:paraId="19F92634" w14:textId="77777777" w:rsidTr="005E7835">
        <w:tc>
          <w:tcPr>
            <w:tcW w:w="7513" w:type="dxa"/>
          </w:tcPr>
          <w:p w14:paraId="7104D481" w14:textId="77777777" w:rsidR="005E7835" w:rsidRPr="00ED2BA3" w:rsidRDefault="005E7835" w:rsidP="00ED2BA3">
            <w:pPr>
              <w:pStyle w:val="Frspaiere"/>
            </w:pPr>
            <w:r w:rsidRPr="00ED2BA3">
              <w:t>8. Soluțiile pentru situațiile-problemă cu care s-a confruntat candidatul pe parcursul executării proiectului sunt personale şi au fost găsite cu ajutorul îndrumătorului de proiect</w:t>
            </w:r>
          </w:p>
        </w:tc>
        <w:tc>
          <w:tcPr>
            <w:tcW w:w="992" w:type="dxa"/>
          </w:tcPr>
          <w:p w14:paraId="61595E62" w14:textId="77777777" w:rsidR="005E7835" w:rsidRPr="00ED2BA3" w:rsidRDefault="005E7835" w:rsidP="00ED2BA3">
            <w:pPr>
              <w:shd w:val="clear" w:color="auto" w:fill="FFFFFF"/>
              <w:jc w:val="center"/>
            </w:pPr>
            <w:r w:rsidRPr="00ED2BA3">
              <w:t>5p</w:t>
            </w:r>
          </w:p>
        </w:tc>
        <w:tc>
          <w:tcPr>
            <w:tcW w:w="1134" w:type="dxa"/>
          </w:tcPr>
          <w:p w14:paraId="3C86C9D1" w14:textId="77777777" w:rsidR="005E7835" w:rsidRPr="00ED2BA3" w:rsidRDefault="005E7835" w:rsidP="00ED2BA3">
            <w:pPr>
              <w:shd w:val="clear" w:color="auto" w:fill="FFFFFF"/>
              <w:spacing w:line="360" w:lineRule="auto"/>
              <w:jc w:val="center"/>
              <w:rPr>
                <w:b/>
                <w:color w:val="000000"/>
              </w:rPr>
            </w:pPr>
          </w:p>
        </w:tc>
      </w:tr>
      <w:tr w:rsidR="005E7835" w14:paraId="4B4D5BAF" w14:textId="77777777" w:rsidTr="005E7835">
        <w:tc>
          <w:tcPr>
            <w:tcW w:w="7513" w:type="dxa"/>
          </w:tcPr>
          <w:p w14:paraId="063B531D" w14:textId="20292247" w:rsidR="005E7835" w:rsidRPr="00ED2BA3" w:rsidRDefault="005E7835" w:rsidP="00ED2BA3">
            <w:pPr>
              <w:pStyle w:val="Frspaiere"/>
            </w:pPr>
            <w:r w:rsidRPr="00ED2BA3">
              <w:t>9. În realizarea sarcinilor de lucru din</w:t>
            </w:r>
            <w:r w:rsidR="00792A82">
              <w:t xml:space="preserve"> cadrul proiectului candidatul a făcut dovada </w:t>
            </w:r>
            <w:r w:rsidRPr="00ED2BA3">
              <w:t xml:space="preserve">implicării </w:t>
            </w:r>
            <w:r w:rsidR="00792A82" w:rsidRPr="00ED2BA3">
              <w:rPr>
                <w:bCs/>
              </w:rPr>
              <w:t>ș</w:t>
            </w:r>
            <w:r w:rsidR="00792A82">
              <w:t xml:space="preserve">i angajării personale, </w:t>
            </w:r>
            <w:r w:rsidR="00792A82" w:rsidRPr="00ED2BA3">
              <w:t>originalității</w:t>
            </w:r>
            <w:r w:rsidRPr="00ED2BA3">
              <w:t xml:space="preserve"> </w:t>
            </w:r>
            <w:r w:rsidR="00792A82" w:rsidRPr="00ED2BA3">
              <w:t>soluțiilor</w:t>
            </w:r>
            <w:r w:rsidRPr="00ED2BA3">
              <w:t xml:space="preserve"> propuse, a imaginaţiei </w:t>
            </w:r>
            <w:r w:rsidRPr="00ED2BA3">
              <w:rPr>
                <w:bCs/>
              </w:rPr>
              <w:t>ş</w:t>
            </w:r>
            <w:r w:rsidRPr="00ED2BA3">
              <w:t xml:space="preserve">i creativităţii în abordarea </w:t>
            </w:r>
            <w:r w:rsidRPr="00ED2BA3">
              <w:rPr>
                <w:bCs/>
              </w:rPr>
              <w:t>ş</w:t>
            </w:r>
            <w:r w:rsidRPr="00ED2BA3">
              <w:t>i îndeplinirea sarcinilor</w:t>
            </w:r>
          </w:p>
        </w:tc>
        <w:tc>
          <w:tcPr>
            <w:tcW w:w="992" w:type="dxa"/>
          </w:tcPr>
          <w:p w14:paraId="2CF0382F" w14:textId="77777777" w:rsidR="005E7835" w:rsidRPr="00ED2BA3" w:rsidRDefault="005E7835" w:rsidP="00ED2BA3">
            <w:pPr>
              <w:shd w:val="clear" w:color="auto" w:fill="FFFFFF"/>
              <w:jc w:val="center"/>
            </w:pPr>
            <w:r w:rsidRPr="00ED2BA3">
              <w:t>5p</w:t>
            </w:r>
          </w:p>
        </w:tc>
        <w:tc>
          <w:tcPr>
            <w:tcW w:w="1134" w:type="dxa"/>
          </w:tcPr>
          <w:p w14:paraId="16A822D7" w14:textId="77777777" w:rsidR="005E7835" w:rsidRPr="00ED2BA3" w:rsidRDefault="005E7835" w:rsidP="00ED2BA3">
            <w:pPr>
              <w:shd w:val="clear" w:color="auto" w:fill="FFFFFF"/>
              <w:spacing w:line="360" w:lineRule="auto"/>
              <w:jc w:val="center"/>
              <w:rPr>
                <w:b/>
                <w:color w:val="000000"/>
              </w:rPr>
            </w:pPr>
          </w:p>
        </w:tc>
      </w:tr>
      <w:tr w:rsidR="005E7835" w14:paraId="49E13E32" w14:textId="77777777" w:rsidTr="005E7835">
        <w:tc>
          <w:tcPr>
            <w:tcW w:w="7513" w:type="dxa"/>
          </w:tcPr>
          <w:p w14:paraId="71C330A6" w14:textId="77777777" w:rsidR="005E7835" w:rsidRPr="00ED2BA3" w:rsidRDefault="005E7835" w:rsidP="00ED2BA3">
            <w:pPr>
              <w:pStyle w:val="Frspaiere"/>
            </w:pPr>
            <w:r w:rsidRPr="00ED2BA3">
              <w:t>10. Soluțiile găsite de către candidat pentru rezolvarea problemelor practice sunt aplicabile și în alte contexte de muncă</w:t>
            </w:r>
          </w:p>
        </w:tc>
        <w:tc>
          <w:tcPr>
            <w:tcW w:w="992" w:type="dxa"/>
          </w:tcPr>
          <w:p w14:paraId="682E359B" w14:textId="77777777" w:rsidR="005E7835" w:rsidRPr="00ED2BA3" w:rsidRDefault="005E7835" w:rsidP="00ED2BA3">
            <w:pPr>
              <w:shd w:val="clear" w:color="auto" w:fill="FFFFFF"/>
              <w:jc w:val="center"/>
            </w:pPr>
            <w:r w:rsidRPr="00ED2BA3">
              <w:t>5p</w:t>
            </w:r>
          </w:p>
        </w:tc>
        <w:tc>
          <w:tcPr>
            <w:tcW w:w="1134" w:type="dxa"/>
          </w:tcPr>
          <w:p w14:paraId="4FCB6B53" w14:textId="77777777" w:rsidR="005E7835" w:rsidRPr="00ED2BA3" w:rsidRDefault="005E7835" w:rsidP="00ED2BA3">
            <w:pPr>
              <w:shd w:val="clear" w:color="auto" w:fill="FFFFFF"/>
              <w:spacing w:line="360" w:lineRule="auto"/>
              <w:jc w:val="center"/>
              <w:rPr>
                <w:b/>
                <w:color w:val="000000"/>
              </w:rPr>
            </w:pPr>
          </w:p>
        </w:tc>
      </w:tr>
      <w:tr w:rsidR="005E7835" w14:paraId="4B330D7E" w14:textId="77777777" w:rsidTr="005E7835">
        <w:tc>
          <w:tcPr>
            <w:tcW w:w="7513" w:type="dxa"/>
          </w:tcPr>
          <w:p w14:paraId="611BE558" w14:textId="77777777" w:rsidR="005E7835" w:rsidRPr="00ED2BA3" w:rsidRDefault="005E7835" w:rsidP="00ED2BA3">
            <w:pPr>
              <w:pStyle w:val="Frspaiere"/>
              <w:rPr>
                <w:b/>
              </w:rPr>
            </w:pPr>
            <w:r w:rsidRPr="00ED2BA3">
              <w:rPr>
                <w:b/>
              </w:rPr>
              <w:t>Total punctaj partea a II-a</w:t>
            </w:r>
          </w:p>
        </w:tc>
        <w:tc>
          <w:tcPr>
            <w:tcW w:w="992" w:type="dxa"/>
          </w:tcPr>
          <w:p w14:paraId="063A515D" w14:textId="77777777" w:rsidR="005E7835" w:rsidRPr="00ED2BA3" w:rsidRDefault="005E7835" w:rsidP="00ED2BA3">
            <w:pPr>
              <w:shd w:val="clear" w:color="auto" w:fill="FFFFFF"/>
              <w:jc w:val="center"/>
              <w:rPr>
                <w:b/>
              </w:rPr>
            </w:pPr>
            <w:r w:rsidRPr="00ED2BA3">
              <w:rPr>
                <w:b/>
              </w:rPr>
              <w:t>40p</w:t>
            </w:r>
          </w:p>
        </w:tc>
        <w:tc>
          <w:tcPr>
            <w:tcW w:w="1134" w:type="dxa"/>
          </w:tcPr>
          <w:p w14:paraId="065021F3" w14:textId="77777777" w:rsidR="005E7835" w:rsidRPr="00ED2BA3" w:rsidRDefault="005E7835" w:rsidP="00ED2BA3">
            <w:pPr>
              <w:shd w:val="clear" w:color="auto" w:fill="FFFFFF"/>
              <w:spacing w:line="360" w:lineRule="auto"/>
              <w:jc w:val="center"/>
              <w:rPr>
                <w:b/>
                <w:color w:val="000000"/>
              </w:rPr>
            </w:pPr>
          </w:p>
        </w:tc>
      </w:tr>
    </w:tbl>
    <w:p w14:paraId="009966AE" w14:textId="77777777" w:rsidR="00774ACE" w:rsidRPr="00422791" w:rsidRDefault="00DE2CDB" w:rsidP="00ED2BA3">
      <w:pPr>
        <w:pStyle w:val="Frspaiere"/>
        <w:jc w:val="both"/>
        <w:rPr>
          <w:sz w:val="14"/>
          <w:szCs w:val="14"/>
        </w:rPr>
      </w:pPr>
      <w:r w:rsidRPr="00422791">
        <w:rPr>
          <w:sz w:val="14"/>
          <w:szCs w:val="14"/>
          <w:vertAlign w:val="superscript"/>
        </w:rPr>
        <w:t>3)</w:t>
      </w:r>
      <w:r w:rsidRPr="00422791">
        <w:rPr>
          <w:sz w:val="14"/>
          <w:szCs w:val="14"/>
        </w:rPr>
        <w:t xml:space="preserve">Se completează de către îndrumător la finalul </w:t>
      </w:r>
      <w:r w:rsidR="003E2F04" w:rsidRPr="00422791">
        <w:rPr>
          <w:sz w:val="14"/>
          <w:szCs w:val="14"/>
        </w:rPr>
        <w:t>activității</w:t>
      </w:r>
      <w:r w:rsidRPr="00422791">
        <w:rPr>
          <w:sz w:val="14"/>
          <w:szCs w:val="14"/>
        </w:rPr>
        <w:t xml:space="preserve"> de monitorizare, se discută cu candidatul înainte de depunerea proiectului. Criteriile vizează atât procesul de elaborare a proiectului, cât </w:t>
      </w:r>
      <w:r w:rsidR="003E2F04" w:rsidRPr="00422791">
        <w:rPr>
          <w:sz w:val="14"/>
          <w:szCs w:val="14"/>
        </w:rPr>
        <w:t>și</w:t>
      </w:r>
      <w:r w:rsidRPr="00422791">
        <w:rPr>
          <w:sz w:val="14"/>
          <w:szCs w:val="14"/>
        </w:rPr>
        <w:t xml:space="preserve"> pe cel de redactare a  prezentării proiectului.</w:t>
      </w:r>
    </w:p>
    <w:p w14:paraId="1804D4C4" w14:textId="77777777" w:rsidR="00796B46" w:rsidRPr="005E7835" w:rsidRDefault="00796B46" w:rsidP="00ED2BA3">
      <w:pPr>
        <w:pStyle w:val="Frspaiere"/>
        <w:rPr>
          <w:b/>
        </w:rPr>
      </w:pPr>
    </w:p>
    <w:p w14:paraId="0C63157C" w14:textId="77777777" w:rsidR="00904233" w:rsidRDefault="00904233" w:rsidP="00ED2BA3">
      <w:pPr>
        <w:pStyle w:val="Frspaiere"/>
        <w:rPr>
          <w:b/>
          <w:sz w:val="22"/>
          <w:szCs w:val="22"/>
          <w:vertAlign w:val="superscript"/>
        </w:rPr>
      </w:pPr>
      <w:r w:rsidRPr="005E7835">
        <w:rPr>
          <w:b/>
          <w:sz w:val="22"/>
          <w:szCs w:val="22"/>
        </w:rPr>
        <w:t>Partea a III-a: Aprecierea calității proiectului</w:t>
      </w:r>
      <w:r w:rsidR="0014400D" w:rsidRPr="005E7835">
        <w:rPr>
          <w:b/>
          <w:sz w:val="22"/>
          <w:szCs w:val="22"/>
          <w:vertAlign w:val="superscript"/>
        </w:rPr>
        <w:t>4</w:t>
      </w:r>
      <w:r w:rsidR="00C312F8" w:rsidRPr="005E7835">
        <w:rPr>
          <w:b/>
          <w:sz w:val="22"/>
          <w:szCs w:val="22"/>
          <w:vertAlign w:val="superscript"/>
        </w:rPr>
        <w:t>)</w:t>
      </w:r>
    </w:p>
    <w:tbl>
      <w:tblPr>
        <w:tblStyle w:val="Tabelgril"/>
        <w:tblW w:w="0" w:type="auto"/>
        <w:tblInd w:w="108" w:type="dxa"/>
        <w:tblLook w:val="04A0" w:firstRow="1" w:lastRow="0" w:firstColumn="1" w:lastColumn="0" w:noHBand="0" w:noVBand="1"/>
      </w:tblPr>
      <w:tblGrid>
        <w:gridCol w:w="7394"/>
        <w:gridCol w:w="990"/>
        <w:gridCol w:w="1129"/>
      </w:tblGrid>
      <w:tr w:rsidR="005E7835" w14:paraId="684FE5E8" w14:textId="77777777" w:rsidTr="007C4CEB">
        <w:trPr>
          <w:tblHeader/>
        </w:trPr>
        <w:tc>
          <w:tcPr>
            <w:tcW w:w="7513" w:type="dxa"/>
          </w:tcPr>
          <w:p w14:paraId="503BF074" w14:textId="77777777" w:rsidR="005E7835" w:rsidRPr="00ED2BA3" w:rsidRDefault="005E7835" w:rsidP="00ED2BA3">
            <w:pPr>
              <w:jc w:val="center"/>
              <w:rPr>
                <w:b/>
                <w:color w:val="000000"/>
                <w:vertAlign w:val="superscript"/>
              </w:rPr>
            </w:pPr>
            <w:r w:rsidRPr="00ED2BA3">
              <w:rPr>
                <w:b/>
                <w:color w:val="000000"/>
              </w:rPr>
              <w:t>CRITERIUL</w:t>
            </w:r>
          </w:p>
        </w:tc>
        <w:tc>
          <w:tcPr>
            <w:tcW w:w="992" w:type="dxa"/>
          </w:tcPr>
          <w:p w14:paraId="26846F64" w14:textId="77777777" w:rsidR="005E7835" w:rsidRPr="00ED2BA3" w:rsidRDefault="005E7835" w:rsidP="00ED2BA3">
            <w:pPr>
              <w:shd w:val="clear" w:color="auto" w:fill="FFFFFF"/>
              <w:jc w:val="center"/>
              <w:rPr>
                <w:b/>
              </w:rPr>
            </w:pPr>
            <w:r w:rsidRPr="00ED2BA3">
              <w:rPr>
                <w:b/>
                <w:color w:val="000000"/>
              </w:rPr>
              <w:t>Punctaj maxim</w:t>
            </w:r>
          </w:p>
        </w:tc>
        <w:tc>
          <w:tcPr>
            <w:tcW w:w="1134" w:type="dxa"/>
          </w:tcPr>
          <w:p w14:paraId="41B21802" w14:textId="77777777" w:rsidR="005E7835" w:rsidRPr="00ED2BA3" w:rsidRDefault="005E7835" w:rsidP="00ED2BA3">
            <w:pPr>
              <w:shd w:val="clear" w:color="auto" w:fill="FFFFFF"/>
              <w:jc w:val="center"/>
              <w:rPr>
                <w:b/>
              </w:rPr>
            </w:pPr>
            <w:r w:rsidRPr="00ED2BA3">
              <w:rPr>
                <w:b/>
                <w:color w:val="000000"/>
              </w:rPr>
              <w:t>Punctaj acordat</w:t>
            </w:r>
          </w:p>
        </w:tc>
      </w:tr>
      <w:tr w:rsidR="005E7835" w14:paraId="2847CC3D" w14:textId="77777777" w:rsidTr="005E7835">
        <w:tc>
          <w:tcPr>
            <w:tcW w:w="7513" w:type="dxa"/>
          </w:tcPr>
          <w:p w14:paraId="5C33E5AC" w14:textId="77777777" w:rsidR="005E7835" w:rsidRPr="00ED2BA3" w:rsidRDefault="005E7835" w:rsidP="00ED2BA3">
            <w:pPr>
              <w:shd w:val="clear" w:color="auto" w:fill="FFFFFF"/>
            </w:pPr>
            <w:r w:rsidRPr="00ED2BA3">
              <w:rPr>
                <w:color w:val="000000"/>
              </w:rPr>
              <w:t>1. Proiectul / Produsul are validitate în raport cu tema, scopul, obiectivele şi metodologia abordată</w:t>
            </w:r>
          </w:p>
        </w:tc>
        <w:tc>
          <w:tcPr>
            <w:tcW w:w="992" w:type="dxa"/>
          </w:tcPr>
          <w:p w14:paraId="4DFEE302" w14:textId="77777777" w:rsidR="005E7835" w:rsidRPr="00ED2BA3" w:rsidRDefault="005E7835" w:rsidP="00ED2BA3">
            <w:pPr>
              <w:shd w:val="clear" w:color="auto" w:fill="FFFFFF"/>
              <w:jc w:val="center"/>
            </w:pPr>
            <w:r w:rsidRPr="00ED2BA3">
              <w:t>3p</w:t>
            </w:r>
          </w:p>
        </w:tc>
        <w:tc>
          <w:tcPr>
            <w:tcW w:w="1134" w:type="dxa"/>
          </w:tcPr>
          <w:p w14:paraId="4657904E" w14:textId="77777777" w:rsidR="005E7835" w:rsidRPr="00ED2BA3" w:rsidRDefault="005E7835" w:rsidP="00ED2BA3">
            <w:pPr>
              <w:shd w:val="clear" w:color="auto" w:fill="FFFFFF"/>
              <w:spacing w:line="360" w:lineRule="auto"/>
              <w:jc w:val="center"/>
              <w:rPr>
                <w:b/>
                <w:color w:val="000000"/>
              </w:rPr>
            </w:pPr>
          </w:p>
        </w:tc>
      </w:tr>
      <w:tr w:rsidR="005E7835" w14:paraId="2F090DCE" w14:textId="77777777" w:rsidTr="005E7835">
        <w:tc>
          <w:tcPr>
            <w:tcW w:w="7513" w:type="dxa"/>
          </w:tcPr>
          <w:p w14:paraId="65731A12" w14:textId="692E8FB7" w:rsidR="005E7835" w:rsidRPr="00ED2BA3" w:rsidRDefault="00792A82" w:rsidP="00ED2BA3">
            <w:pPr>
              <w:shd w:val="clear" w:color="auto" w:fill="FFFFFF"/>
            </w:pPr>
            <w:r>
              <w:rPr>
                <w:color w:val="000000"/>
              </w:rPr>
              <w:t xml:space="preserve">2. Proiectul </w:t>
            </w:r>
            <w:r w:rsidR="005E7835" w:rsidRPr="00ED2BA3">
              <w:rPr>
                <w:color w:val="000000"/>
              </w:rPr>
              <w:t>/ Produsul demonstrează completitudine și acoperire satisfăcătoare în raport de tema aleasă</w:t>
            </w:r>
          </w:p>
        </w:tc>
        <w:tc>
          <w:tcPr>
            <w:tcW w:w="992" w:type="dxa"/>
          </w:tcPr>
          <w:p w14:paraId="0BBC238C" w14:textId="77777777" w:rsidR="005E7835" w:rsidRPr="00ED2BA3" w:rsidRDefault="005E7835" w:rsidP="00ED2BA3">
            <w:pPr>
              <w:shd w:val="clear" w:color="auto" w:fill="FFFFFF"/>
              <w:jc w:val="center"/>
            </w:pPr>
            <w:r w:rsidRPr="00ED2BA3">
              <w:t>3p</w:t>
            </w:r>
          </w:p>
        </w:tc>
        <w:tc>
          <w:tcPr>
            <w:tcW w:w="1134" w:type="dxa"/>
          </w:tcPr>
          <w:p w14:paraId="4BAC60C4" w14:textId="77777777" w:rsidR="005E7835" w:rsidRPr="00ED2BA3" w:rsidRDefault="005E7835" w:rsidP="00ED2BA3">
            <w:pPr>
              <w:shd w:val="clear" w:color="auto" w:fill="FFFFFF"/>
              <w:spacing w:line="360" w:lineRule="auto"/>
              <w:jc w:val="center"/>
              <w:rPr>
                <w:b/>
                <w:color w:val="000000"/>
              </w:rPr>
            </w:pPr>
          </w:p>
        </w:tc>
      </w:tr>
      <w:tr w:rsidR="005E7835" w14:paraId="7C76FC53" w14:textId="77777777" w:rsidTr="005E7835">
        <w:tc>
          <w:tcPr>
            <w:tcW w:w="7513" w:type="dxa"/>
          </w:tcPr>
          <w:p w14:paraId="09636012" w14:textId="04A7751A" w:rsidR="005E7835" w:rsidRPr="00ED2BA3" w:rsidRDefault="00792A82" w:rsidP="00ED2BA3">
            <w:pPr>
              <w:shd w:val="clear" w:color="auto" w:fill="FFFFFF"/>
              <w:ind w:left="10" w:right="5" w:firstLine="5"/>
            </w:pPr>
            <w:r>
              <w:rPr>
                <w:color w:val="000000"/>
              </w:rPr>
              <w:t xml:space="preserve">3. Elaborarea proiectului </w:t>
            </w:r>
            <w:r w:rsidRPr="00ED2BA3">
              <w:rPr>
                <w:bCs/>
                <w:color w:val="000000"/>
              </w:rPr>
              <w:t>ș</w:t>
            </w:r>
            <w:r>
              <w:rPr>
                <w:color w:val="000000"/>
              </w:rPr>
              <w:t xml:space="preserve">i redactarea </w:t>
            </w:r>
            <w:r w:rsidRPr="00ED2BA3">
              <w:rPr>
                <w:color w:val="000000"/>
              </w:rPr>
              <w:t>părții</w:t>
            </w:r>
            <w:r>
              <w:rPr>
                <w:color w:val="000000"/>
              </w:rPr>
              <w:t xml:space="preserve"> scrise a proiectului au fost făcute într-un mod consistent </w:t>
            </w:r>
            <w:r w:rsidRPr="00ED2BA3">
              <w:rPr>
                <w:bCs/>
                <w:color w:val="000000"/>
              </w:rPr>
              <w:t>ș</w:t>
            </w:r>
            <w:r w:rsidRPr="00ED2BA3">
              <w:rPr>
                <w:color w:val="000000"/>
              </w:rPr>
              <w:t>i</w:t>
            </w:r>
            <w:r w:rsidR="005E7835" w:rsidRPr="00ED2BA3">
              <w:rPr>
                <w:color w:val="000000"/>
              </w:rPr>
              <w:t xml:space="preserve"> concomitent, conform planificării</w:t>
            </w:r>
          </w:p>
        </w:tc>
        <w:tc>
          <w:tcPr>
            <w:tcW w:w="992" w:type="dxa"/>
          </w:tcPr>
          <w:p w14:paraId="446949E9" w14:textId="77777777" w:rsidR="005E7835" w:rsidRPr="00ED2BA3" w:rsidRDefault="005E7835" w:rsidP="00ED2BA3">
            <w:pPr>
              <w:shd w:val="clear" w:color="auto" w:fill="FFFFFF"/>
              <w:jc w:val="center"/>
            </w:pPr>
            <w:r w:rsidRPr="00ED2BA3">
              <w:t>2p</w:t>
            </w:r>
          </w:p>
        </w:tc>
        <w:tc>
          <w:tcPr>
            <w:tcW w:w="1134" w:type="dxa"/>
          </w:tcPr>
          <w:p w14:paraId="16455267" w14:textId="77777777" w:rsidR="005E7835" w:rsidRPr="00ED2BA3" w:rsidRDefault="005E7835" w:rsidP="00ED2BA3">
            <w:pPr>
              <w:shd w:val="clear" w:color="auto" w:fill="FFFFFF"/>
              <w:spacing w:line="360" w:lineRule="auto"/>
              <w:jc w:val="center"/>
              <w:rPr>
                <w:b/>
                <w:color w:val="000000"/>
              </w:rPr>
            </w:pPr>
          </w:p>
        </w:tc>
      </w:tr>
      <w:tr w:rsidR="005E7835" w14:paraId="734C0689" w14:textId="77777777" w:rsidTr="005E7835">
        <w:tc>
          <w:tcPr>
            <w:tcW w:w="7513" w:type="dxa"/>
          </w:tcPr>
          <w:p w14:paraId="7BBB0438" w14:textId="4272F462" w:rsidR="005E7835" w:rsidRPr="00ED2BA3" w:rsidRDefault="00792A82" w:rsidP="00ED2BA3">
            <w:pPr>
              <w:shd w:val="clear" w:color="auto" w:fill="FFFFFF"/>
            </w:pPr>
            <w:r>
              <w:rPr>
                <w:color w:val="000000"/>
              </w:rPr>
              <w:t>4. Opțiunea candidatului pentru utilizarea</w:t>
            </w:r>
            <w:r w:rsidR="005E7835" w:rsidRPr="00ED2BA3">
              <w:rPr>
                <w:color w:val="000000"/>
              </w:rPr>
              <w:t xml:space="preserve"> anumitor resurse este bine justificată şi argumentată în contextul proiectului</w:t>
            </w:r>
          </w:p>
        </w:tc>
        <w:tc>
          <w:tcPr>
            <w:tcW w:w="992" w:type="dxa"/>
          </w:tcPr>
          <w:p w14:paraId="509DD327" w14:textId="77777777" w:rsidR="005E7835" w:rsidRPr="00ED2BA3" w:rsidRDefault="005E7835" w:rsidP="00ED2BA3">
            <w:pPr>
              <w:shd w:val="clear" w:color="auto" w:fill="FFFFFF"/>
              <w:jc w:val="center"/>
            </w:pPr>
            <w:r w:rsidRPr="00ED2BA3">
              <w:t>3p</w:t>
            </w:r>
          </w:p>
        </w:tc>
        <w:tc>
          <w:tcPr>
            <w:tcW w:w="1134" w:type="dxa"/>
          </w:tcPr>
          <w:p w14:paraId="51BA4DEB" w14:textId="77777777" w:rsidR="005E7835" w:rsidRPr="00ED2BA3" w:rsidRDefault="005E7835" w:rsidP="00ED2BA3">
            <w:pPr>
              <w:shd w:val="clear" w:color="auto" w:fill="FFFFFF"/>
              <w:spacing w:line="360" w:lineRule="auto"/>
              <w:jc w:val="center"/>
              <w:rPr>
                <w:b/>
                <w:color w:val="000000"/>
              </w:rPr>
            </w:pPr>
          </w:p>
        </w:tc>
      </w:tr>
      <w:tr w:rsidR="005E7835" w14:paraId="74C18F97" w14:textId="77777777" w:rsidTr="005E7835">
        <w:tc>
          <w:tcPr>
            <w:tcW w:w="7513" w:type="dxa"/>
          </w:tcPr>
          <w:p w14:paraId="46A3B1A0" w14:textId="77777777" w:rsidR="005E7835" w:rsidRPr="00ED2BA3" w:rsidRDefault="005E7835" w:rsidP="00ED2BA3">
            <w:pPr>
              <w:shd w:val="clear" w:color="auto" w:fill="FFFFFF"/>
              <w:ind w:left="19"/>
            </w:pPr>
            <w:r w:rsidRPr="00ED2BA3">
              <w:rPr>
                <w:color w:val="000000"/>
              </w:rPr>
              <w:t>5. Redactarea părţii scrise a proiectului demonstrează o bună consistență internă</w:t>
            </w:r>
          </w:p>
        </w:tc>
        <w:tc>
          <w:tcPr>
            <w:tcW w:w="992" w:type="dxa"/>
          </w:tcPr>
          <w:p w14:paraId="10E22AB5" w14:textId="77777777" w:rsidR="005E7835" w:rsidRPr="00ED2BA3" w:rsidRDefault="005E7835" w:rsidP="00ED2BA3">
            <w:pPr>
              <w:shd w:val="clear" w:color="auto" w:fill="FFFFFF"/>
              <w:jc w:val="center"/>
            </w:pPr>
            <w:r w:rsidRPr="00ED2BA3">
              <w:t>2p</w:t>
            </w:r>
          </w:p>
        </w:tc>
        <w:tc>
          <w:tcPr>
            <w:tcW w:w="1134" w:type="dxa"/>
          </w:tcPr>
          <w:p w14:paraId="4F8D2497" w14:textId="77777777" w:rsidR="005E7835" w:rsidRPr="00ED2BA3" w:rsidRDefault="005E7835" w:rsidP="00ED2BA3">
            <w:pPr>
              <w:shd w:val="clear" w:color="auto" w:fill="FFFFFF"/>
              <w:spacing w:line="360" w:lineRule="auto"/>
              <w:jc w:val="center"/>
              <w:rPr>
                <w:b/>
                <w:color w:val="000000"/>
              </w:rPr>
            </w:pPr>
          </w:p>
        </w:tc>
      </w:tr>
      <w:tr w:rsidR="005E7835" w14:paraId="5E1A583A" w14:textId="77777777" w:rsidTr="005E7835">
        <w:tc>
          <w:tcPr>
            <w:tcW w:w="7513" w:type="dxa"/>
          </w:tcPr>
          <w:p w14:paraId="40AE92C9" w14:textId="77777777" w:rsidR="005E7835" w:rsidRPr="00ED2BA3" w:rsidRDefault="005E7835" w:rsidP="00ED2BA3">
            <w:pPr>
              <w:shd w:val="clear" w:color="auto" w:fill="FFFFFF"/>
              <w:ind w:left="10" w:hanging="10"/>
            </w:pPr>
            <w:r w:rsidRPr="00ED2BA3">
              <w:rPr>
                <w:color w:val="000000"/>
              </w:rPr>
              <w:t>6. Prezentarea scrisă a proiectului este logică și demonstrează o bună argumentare a ideilor</w:t>
            </w:r>
          </w:p>
        </w:tc>
        <w:tc>
          <w:tcPr>
            <w:tcW w:w="992" w:type="dxa"/>
          </w:tcPr>
          <w:p w14:paraId="0441F779" w14:textId="77777777" w:rsidR="005E7835" w:rsidRPr="00ED2BA3" w:rsidRDefault="005E7835" w:rsidP="00ED2BA3">
            <w:pPr>
              <w:shd w:val="clear" w:color="auto" w:fill="FFFFFF"/>
              <w:jc w:val="center"/>
            </w:pPr>
            <w:r w:rsidRPr="00ED2BA3">
              <w:t>3p</w:t>
            </w:r>
          </w:p>
        </w:tc>
        <w:tc>
          <w:tcPr>
            <w:tcW w:w="1134" w:type="dxa"/>
          </w:tcPr>
          <w:p w14:paraId="71BF9740" w14:textId="77777777" w:rsidR="005E7835" w:rsidRPr="00ED2BA3" w:rsidRDefault="005E7835" w:rsidP="00ED2BA3">
            <w:pPr>
              <w:shd w:val="clear" w:color="auto" w:fill="FFFFFF"/>
              <w:spacing w:line="360" w:lineRule="auto"/>
              <w:jc w:val="center"/>
              <w:rPr>
                <w:b/>
                <w:color w:val="000000"/>
              </w:rPr>
            </w:pPr>
          </w:p>
        </w:tc>
      </w:tr>
      <w:tr w:rsidR="005E7835" w14:paraId="73DE4874" w14:textId="77777777" w:rsidTr="005E7835">
        <w:tc>
          <w:tcPr>
            <w:tcW w:w="7513" w:type="dxa"/>
          </w:tcPr>
          <w:p w14:paraId="33B78B27" w14:textId="77777777" w:rsidR="005E7835" w:rsidRPr="00ED2BA3" w:rsidRDefault="005E7835" w:rsidP="00ED2BA3">
            <w:pPr>
              <w:shd w:val="clear" w:color="auto" w:fill="FFFFFF"/>
              <w:ind w:left="10" w:hanging="10"/>
            </w:pPr>
            <w:r w:rsidRPr="00ED2BA3">
              <w:rPr>
                <w:color w:val="000000"/>
              </w:rPr>
              <w:t>7. Proiectul / Produsul reprezintă, în sine, o soluție practică personală, cu elemente de originalitate în găsirea soluțiilor</w:t>
            </w:r>
          </w:p>
        </w:tc>
        <w:tc>
          <w:tcPr>
            <w:tcW w:w="992" w:type="dxa"/>
          </w:tcPr>
          <w:p w14:paraId="23622818" w14:textId="77777777" w:rsidR="005E7835" w:rsidRPr="00ED2BA3" w:rsidRDefault="005E7835" w:rsidP="00ED2BA3">
            <w:pPr>
              <w:shd w:val="clear" w:color="auto" w:fill="FFFFFF"/>
              <w:jc w:val="center"/>
            </w:pPr>
            <w:r w:rsidRPr="00ED2BA3">
              <w:t>4p</w:t>
            </w:r>
          </w:p>
        </w:tc>
        <w:tc>
          <w:tcPr>
            <w:tcW w:w="1134" w:type="dxa"/>
          </w:tcPr>
          <w:p w14:paraId="07A8DACB" w14:textId="77777777" w:rsidR="005E7835" w:rsidRPr="00ED2BA3" w:rsidRDefault="005E7835" w:rsidP="00ED2BA3">
            <w:pPr>
              <w:shd w:val="clear" w:color="auto" w:fill="FFFFFF"/>
              <w:spacing w:line="360" w:lineRule="auto"/>
              <w:jc w:val="center"/>
              <w:rPr>
                <w:b/>
                <w:color w:val="000000"/>
              </w:rPr>
            </w:pPr>
          </w:p>
        </w:tc>
      </w:tr>
      <w:tr w:rsidR="005E7835" w14:paraId="2DE688F4" w14:textId="77777777" w:rsidTr="005E7835">
        <w:tc>
          <w:tcPr>
            <w:tcW w:w="7513" w:type="dxa"/>
          </w:tcPr>
          <w:p w14:paraId="318E7883" w14:textId="77777777" w:rsidR="005E7835" w:rsidRPr="00ED2BA3" w:rsidRDefault="005E7835" w:rsidP="00ED2BA3">
            <w:pPr>
              <w:shd w:val="clear" w:color="auto" w:fill="FFFFFF"/>
              <w:ind w:left="10" w:right="10"/>
            </w:pPr>
            <w:r w:rsidRPr="00ED2BA3">
              <w:rPr>
                <w:color w:val="000000"/>
              </w:rPr>
              <w:t>8. Proiectul / Produsul poate avea aplicabilitate practică și în afara şcolii</w:t>
            </w:r>
          </w:p>
        </w:tc>
        <w:tc>
          <w:tcPr>
            <w:tcW w:w="992" w:type="dxa"/>
          </w:tcPr>
          <w:p w14:paraId="41B2027F" w14:textId="77777777" w:rsidR="005E7835" w:rsidRPr="00ED2BA3" w:rsidRDefault="005E7835" w:rsidP="00ED2BA3">
            <w:pPr>
              <w:shd w:val="clear" w:color="auto" w:fill="FFFFFF"/>
              <w:jc w:val="center"/>
            </w:pPr>
            <w:r w:rsidRPr="00ED2BA3">
              <w:t>4p</w:t>
            </w:r>
          </w:p>
        </w:tc>
        <w:tc>
          <w:tcPr>
            <w:tcW w:w="1134" w:type="dxa"/>
          </w:tcPr>
          <w:p w14:paraId="651691DC" w14:textId="77777777" w:rsidR="005E7835" w:rsidRPr="00ED2BA3" w:rsidRDefault="005E7835" w:rsidP="00ED2BA3">
            <w:pPr>
              <w:shd w:val="clear" w:color="auto" w:fill="FFFFFF"/>
              <w:spacing w:line="360" w:lineRule="auto"/>
              <w:jc w:val="center"/>
              <w:rPr>
                <w:b/>
                <w:color w:val="000000"/>
              </w:rPr>
            </w:pPr>
          </w:p>
        </w:tc>
      </w:tr>
      <w:tr w:rsidR="005E7835" w14:paraId="5DD4B974" w14:textId="77777777" w:rsidTr="005E7835">
        <w:tc>
          <w:tcPr>
            <w:tcW w:w="7513" w:type="dxa"/>
          </w:tcPr>
          <w:p w14:paraId="0020BEED" w14:textId="74FDF561" w:rsidR="005E7835" w:rsidRPr="00ED2BA3" w:rsidRDefault="005E7835" w:rsidP="00ED2BA3">
            <w:pPr>
              <w:shd w:val="clear" w:color="auto" w:fill="FFFFFF"/>
              <w:ind w:left="10" w:hanging="10"/>
            </w:pPr>
            <w:r w:rsidRPr="00ED2BA3">
              <w:rPr>
                <w:color w:val="000000"/>
              </w:rPr>
              <w:t>9. Realizarea proiectului / produsului a necesitat activarea unui număr semni</w:t>
            </w:r>
            <w:r w:rsidR="00792A82">
              <w:rPr>
                <w:color w:val="000000"/>
              </w:rPr>
              <w:t>ficativ de unități de rezultate ale învățării</w:t>
            </w:r>
            <w:r w:rsidRPr="00ED2BA3">
              <w:rPr>
                <w:color w:val="000000"/>
              </w:rPr>
              <w:t>, conform standardului de pregătire profesională pentru calificarea respectivă</w:t>
            </w:r>
          </w:p>
        </w:tc>
        <w:tc>
          <w:tcPr>
            <w:tcW w:w="992" w:type="dxa"/>
          </w:tcPr>
          <w:p w14:paraId="03494C1D" w14:textId="77777777" w:rsidR="005E7835" w:rsidRPr="00ED2BA3" w:rsidRDefault="005E7835" w:rsidP="00ED2BA3">
            <w:pPr>
              <w:shd w:val="clear" w:color="auto" w:fill="FFFFFF"/>
              <w:jc w:val="center"/>
            </w:pPr>
            <w:r w:rsidRPr="00ED2BA3">
              <w:t>4p</w:t>
            </w:r>
          </w:p>
        </w:tc>
        <w:tc>
          <w:tcPr>
            <w:tcW w:w="1134" w:type="dxa"/>
          </w:tcPr>
          <w:p w14:paraId="2DF9A8FD" w14:textId="77777777" w:rsidR="005E7835" w:rsidRPr="00ED2BA3" w:rsidRDefault="005E7835" w:rsidP="00ED2BA3">
            <w:pPr>
              <w:shd w:val="clear" w:color="auto" w:fill="FFFFFF"/>
              <w:spacing w:line="360" w:lineRule="auto"/>
              <w:jc w:val="center"/>
              <w:rPr>
                <w:b/>
                <w:color w:val="000000"/>
              </w:rPr>
            </w:pPr>
          </w:p>
        </w:tc>
      </w:tr>
      <w:tr w:rsidR="005E7835" w14:paraId="23A9AC53" w14:textId="77777777" w:rsidTr="005E7835">
        <w:tc>
          <w:tcPr>
            <w:tcW w:w="7513" w:type="dxa"/>
          </w:tcPr>
          <w:p w14:paraId="44DB8300" w14:textId="77777777" w:rsidR="005E7835" w:rsidRPr="00ED2BA3" w:rsidRDefault="005E7835" w:rsidP="00ED2BA3">
            <w:pPr>
              <w:shd w:val="clear" w:color="auto" w:fill="FFFFFF"/>
              <w:ind w:left="10" w:firstLine="19"/>
            </w:pPr>
            <w:r w:rsidRPr="00ED2BA3">
              <w:rPr>
                <w:color w:val="000000"/>
              </w:rPr>
              <w:t>10. Redactarea părții scrise a proiectului respectă cerințele de structură impuse de metodologia de organizare şi desfăşurare a examenului de certificare profesională</w:t>
            </w:r>
          </w:p>
        </w:tc>
        <w:tc>
          <w:tcPr>
            <w:tcW w:w="992" w:type="dxa"/>
          </w:tcPr>
          <w:p w14:paraId="343D6FB7" w14:textId="77777777" w:rsidR="005E7835" w:rsidRPr="00ED2BA3" w:rsidRDefault="005E7835" w:rsidP="00ED2BA3">
            <w:pPr>
              <w:shd w:val="clear" w:color="auto" w:fill="FFFFFF"/>
              <w:jc w:val="center"/>
            </w:pPr>
            <w:r w:rsidRPr="00ED2BA3">
              <w:t>2p</w:t>
            </w:r>
          </w:p>
        </w:tc>
        <w:tc>
          <w:tcPr>
            <w:tcW w:w="1134" w:type="dxa"/>
          </w:tcPr>
          <w:p w14:paraId="33F39BB8" w14:textId="77777777" w:rsidR="005E7835" w:rsidRPr="00ED2BA3" w:rsidRDefault="005E7835" w:rsidP="00ED2BA3">
            <w:pPr>
              <w:shd w:val="clear" w:color="auto" w:fill="FFFFFF"/>
              <w:spacing w:line="360" w:lineRule="auto"/>
              <w:jc w:val="center"/>
              <w:rPr>
                <w:b/>
                <w:color w:val="000000"/>
              </w:rPr>
            </w:pPr>
          </w:p>
        </w:tc>
      </w:tr>
      <w:tr w:rsidR="005E7835" w14:paraId="6EFD7AEC" w14:textId="77777777" w:rsidTr="005E7835">
        <w:tc>
          <w:tcPr>
            <w:tcW w:w="7513" w:type="dxa"/>
          </w:tcPr>
          <w:p w14:paraId="3F44B4C2" w14:textId="77777777" w:rsidR="005E7835" w:rsidRPr="00ED2BA3" w:rsidRDefault="005E7835" w:rsidP="00ED2BA3">
            <w:pPr>
              <w:pStyle w:val="Frspaiere"/>
              <w:rPr>
                <w:b/>
              </w:rPr>
            </w:pPr>
            <w:r w:rsidRPr="00ED2BA3">
              <w:rPr>
                <w:b/>
              </w:rPr>
              <w:t>Total punctaj partea a III-a</w:t>
            </w:r>
          </w:p>
        </w:tc>
        <w:tc>
          <w:tcPr>
            <w:tcW w:w="992" w:type="dxa"/>
          </w:tcPr>
          <w:p w14:paraId="49D750B1" w14:textId="77777777" w:rsidR="005E7835" w:rsidRPr="00ED2BA3" w:rsidRDefault="005E7835" w:rsidP="00ED2BA3">
            <w:pPr>
              <w:shd w:val="clear" w:color="auto" w:fill="FFFFFF"/>
              <w:jc w:val="center"/>
              <w:rPr>
                <w:b/>
              </w:rPr>
            </w:pPr>
            <w:r w:rsidRPr="00ED2BA3">
              <w:rPr>
                <w:b/>
              </w:rPr>
              <w:t>30p</w:t>
            </w:r>
          </w:p>
        </w:tc>
        <w:tc>
          <w:tcPr>
            <w:tcW w:w="1134" w:type="dxa"/>
          </w:tcPr>
          <w:p w14:paraId="643F6473" w14:textId="77777777" w:rsidR="005E7835" w:rsidRPr="00ED2BA3" w:rsidRDefault="005E7835" w:rsidP="00ED2BA3">
            <w:pPr>
              <w:shd w:val="clear" w:color="auto" w:fill="FFFFFF"/>
              <w:spacing w:line="360" w:lineRule="auto"/>
              <w:jc w:val="center"/>
              <w:rPr>
                <w:b/>
                <w:color w:val="000000"/>
              </w:rPr>
            </w:pPr>
          </w:p>
        </w:tc>
      </w:tr>
    </w:tbl>
    <w:p w14:paraId="0D61A633" w14:textId="77777777" w:rsidR="00FE661F" w:rsidRPr="00422791" w:rsidRDefault="0014400D" w:rsidP="00ED2BA3">
      <w:pPr>
        <w:pStyle w:val="Frspaiere"/>
        <w:jc w:val="both"/>
        <w:rPr>
          <w:sz w:val="14"/>
          <w:szCs w:val="14"/>
        </w:rPr>
      </w:pPr>
      <w:r w:rsidRPr="00422791">
        <w:rPr>
          <w:sz w:val="14"/>
          <w:szCs w:val="14"/>
          <w:vertAlign w:val="superscript"/>
        </w:rPr>
        <w:t>4</w:t>
      </w:r>
      <w:r w:rsidR="00C312F8" w:rsidRPr="00422791">
        <w:rPr>
          <w:sz w:val="14"/>
          <w:szCs w:val="14"/>
          <w:vertAlign w:val="superscript"/>
        </w:rPr>
        <w:t>)</w:t>
      </w:r>
      <w:r w:rsidR="003E2F04" w:rsidRPr="00422791">
        <w:rPr>
          <w:sz w:val="14"/>
          <w:szCs w:val="14"/>
        </w:rPr>
        <w:t>Se completează de către îndrumător la finalul activității de monitorizare, se discută cu candidatul înainte de depunerea proiectului. Criteriile vizează atât proiectul în calitate de produs al activității elevului, cât și produsul ca atare, acolo unde este cazul.</w:t>
      </w:r>
    </w:p>
    <w:p w14:paraId="7631ACBE" w14:textId="77777777" w:rsidR="00FE661F" w:rsidRPr="005E7835" w:rsidRDefault="00FE661F" w:rsidP="00ED2BA3">
      <w:pPr>
        <w:pStyle w:val="Frspaiere"/>
        <w:rPr>
          <w:sz w:val="22"/>
          <w:szCs w:val="22"/>
        </w:rPr>
      </w:pPr>
    </w:p>
    <w:p w14:paraId="6ABCFA65" w14:textId="77777777" w:rsidR="003E2F04" w:rsidRPr="005E7835" w:rsidRDefault="003E2F04" w:rsidP="00ED2BA3">
      <w:pPr>
        <w:pStyle w:val="Frspaiere"/>
        <w:jc w:val="right"/>
      </w:pPr>
    </w:p>
    <w:p w14:paraId="6EDEDAD1" w14:textId="77777777" w:rsidR="00904233" w:rsidRPr="005E7835" w:rsidRDefault="00904233" w:rsidP="00ED2BA3">
      <w:pPr>
        <w:pStyle w:val="Frspaiere"/>
        <w:jc w:val="right"/>
      </w:pPr>
      <w:r w:rsidRPr="005E7835">
        <w:t xml:space="preserve">Semnătura candidatului </w:t>
      </w:r>
      <w:r w:rsidR="00751A0D" w:rsidRPr="005E7835">
        <w:t>_________________</w:t>
      </w:r>
    </w:p>
    <w:p w14:paraId="767D73DE" w14:textId="77777777" w:rsidR="003E2F04" w:rsidRPr="005E7835" w:rsidRDefault="003E2F04" w:rsidP="00ED2BA3">
      <w:pPr>
        <w:shd w:val="clear" w:color="auto" w:fill="FFFFFF"/>
        <w:ind w:left="134"/>
        <w:rPr>
          <w:b/>
          <w:color w:val="000000"/>
        </w:rPr>
      </w:pPr>
    </w:p>
    <w:p w14:paraId="45D2F3E0" w14:textId="77777777" w:rsidR="00904233" w:rsidRDefault="00904233" w:rsidP="00ED2BA3">
      <w:pPr>
        <w:shd w:val="clear" w:color="auto" w:fill="FFFFFF"/>
        <w:ind w:left="134"/>
        <w:rPr>
          <w:b/>
          <w:color w:val="000000"/>
          <w:sz w:val="22"/>
          <w:szCs w:val="22"/>
          <w:vertAlign w:val="superscript"/>
        </w:rPr>
      </w:pPr>
      <w:r w:rsidRPr="005E7835">
        <w:rPr>
          <w:b/>
          <w:color w:val="000000"/>
          <w:sz w:val="22"/>
          <w:szCs w:val="22"/>
        </w:rPr>
        <w:t xml:space="preserve">Partea a IV-a: Aprecierea prezentării </w:t>
      </w:r>
      <w:r w:rsidR="000258A6" w:rsidRPr="005E7835">
        <w:rPr>
          <w:b/>
          <w:color w:val="000000"/>
          <w:sz w:val="22"/>
          <w:szCs w:val="22"/>
        </w:rPr>
        <w:t>ş</w:t>
      </w:r>
      <w:r w:rsidRPr="005E7835">
        <w:rPr>
          <w:b/>
          <w:color w:val="000000"/>
          <w:sz w:val="22"/>
          <w:szCs w:val="22"/>
        </w:rPr>
        <w:t>i susținerii orale a proiectului</w:t>
      </w:r>
      <w:r w:rsidR="00D047B1" w:rsidRPr="005E7835">
        <w:rPr>
          <w:b/>
          <w:color w:val="000000"/>
          <w:sz w:val="22"/>
          <w:szCs w:val="22"/>
          <w:vertAlign w:val="superscript"/>
        </w:rPr>
        <w:t>5)</w:t>
      </w:r>
    </w:p>
    <w:tbl>
      <w:tblPr>
        <w:tblStyle w:val="Tabelgril"/>
        <w:tblW w:w="0" w:type="auto"/>
        <w:tblInd w:w="108" w:type="dxa"/>
        <w:tblLayout w:type="fixed"/>
        <w:tblLook w:val="04A0" w:firstRow="1" w:lastRow="0" w:firstColumn="1" w:lastColumn="0" w:noHBand="0" w:noVBand="1"/>
      </w:tblPr>
      <w:tblGrid>
        <w:gridCol w:w="4253"/>
        <w:gridCol w:w="992"/>
        <w:gridCol w:w="992"/>
        <w:gridCol w:w="993"/>
        <w:gridCol w:w="992"/>
        <w:gridCol w:w="1417"/>
      </w:tblGrid>
      <w:tr w:rsidR="00ED2BA3" w:rsidRPr="00ED2BA3" w14:paraId="5E28402A" w14:textId="77777777" w:rsidTr="00792A82">
        <w:trPr>
          <w:tblHeader/>
        </w:trPr>
        <w:tc>
          <w:tcPr>
            <w:tcW w:w="4253" w:type="dxa"/>
            <w:vAlign w:val="center"/>
          </w:tcPr>
          <w:p w14:paraId="48E2A553" w14:textId="77777777" w:rsidR="005E7835" w:rsidRPr="00ED2BA3" w:rsidRDefault="005E7835" w:rsidP="00792A82">
            <w:pPr>
              <w:jc w:val="center"/>
              <w:rPr>
                <w:b/>
                <w:color w:val="000000"/>
                <w:sz w:val="19"/>
                <w:szCs w:val="19"/>
                <w:vertAlign w:val="superscript"/>
              </w:rPr>
            </w:pPr>
            <w:r w:rsidRPr="00ED2BA3">
              <w:rPr>
                <w:b/>
                <w:color w:val="000000"/>
                <w:sz w:val="19"/>
                <w:szCs w:val="19"/>
              </w:rPr>
              <w:t>CRITERIUL</w:t>
            </w:r>
          </w:p>
        </w:tc>
        <w:tc>
          <w:tcPr>
            <w:tcW w:w="992" w:type="dxa"/>
            <w:vAlign w:val="center"/>
          </w:tcPr>
          <w:p w14:paraId="39ED4FE6" w14:textId="77777777" w:rsidR="005E7835" w:rsidRPr="00ED2BA3" w:rsidRDefault="005E7835" w:rsidP="00792A82">
            <w:pPr>
              <w:shd w:val="clear" w:color="auto" w:fill="FFFFFF"/>
              <w:jc w:val="center"/>
              <w:rPr>
                <w:b/>
                <w:sz w:val="19"/>
                <w:szCs w:val="19"/>
              </w:rPr>
            </w:pPr>
            <w:r w:rsidRPr="00ED2BA3">
              <w:rPr>
                <w:b/>
                <w:color w:val="000000"/>
                <w:sz w:val="19"/>
                <w:szCs w:val="19"/>
              </w:rPr>
              <w:t>Punctaj maxim</w:t>
            </w:r>
          </w:p>
        </w:tc>
        <w:tc>
          <w:tcPr>
            <w:tcW w:w="992" w:type="dxa"/>
            <w:vAlign w:val="center"/>
          </w:tcPr>
          <w:p w14:paraId="601EEFDD" w14:textId="77777777" w:rsidR="005E7835" w:rsidRPr="00ED2BA3" w:rsidRDefault="005E7835" w:rsidP="00792A82">
            <w:pPr>
              <w:shd w:val="clear" w:color="auto" w:fill="FFFFFF"/>
              <w:jc w:val="center"/>
              <w:rPr>
                <w:b/>
                <w:sz w:val="19"/>
                <w:szCs w:val="19"/>
              </w:rPr>
            </w:pPr>
            <w:r w:rsidRPr="00ED2BA3">
              <w:rPr>
                <w:b/>
                <w:sz w:val="19"/>
                <w:szCs w:val="19"/>
              </w:rPr>
              <w:t>Punctaj evaluator 1</w:t>
            </w:r>
          </w:p>
        </w:tc>
        <w:tc>
          <w:tcPr>
            <w:tcW w:w="993" w:type="dxa"/>
            <w:vAlign w:val="center"/>
          </w:tcPr>
          <w:p w14:paraId="1DE4CBCD" w14:textId="77777777" w:rsidR="005E7835" w:rsidRPr="00ED2BA3" w:rsidRDefault="005E7835" w:rsidP="00792A82">
            <w:pPr>
              <w:shd w:val="clear" w:color="auto" w:fill="FFFFFF"/>
              <w:jc w:val="center"/>
              <w:rPr>
                <w:b/>
                <w:sz w:val="19"/>
                <w:szCs w:val="19"/>
              </w:rPr>
            </w:pPr>
            <w:r w:rsidRPr="00ED2BA3">
              <w:rPr>
                <w:b/>
                <w:sz w:val="19"/>
                <w:szCs w:val="19"/>
              </w:rPr>
              <w:t>Punctaj evaluator 2</w:t>
            </w:r>
          </w:p>
        </w:tc>
        <w:tc>
          <w:tcPr>
            <w:tcW w:w="992" w:type="dxa"/>
            <w:vAlign w:val="center"/>
          </w:tcPr>
          <w:p w14:paraId="6D6B3B21" w14:textId="77777777" w:rsidR="005E7835" w:rsidRPr="00ED2BA3" w:rsidRDefault="005E7835" w:rsidP="00792A82">
            <w:pPr>
              <w:shd w:val="clear" w:color="auto" w:fill="FFFFFF"/>
              <w:jc w:val="center"/>
              <w:rPr>
                <w:b/>
                <w:sz w:val="19"/>
                <w:szCs w:val="19"/>
              </w:rPr>
            </w:pPr>
            <w:r w:rsidRPr="00ED2BA3">
              <w:rPr>
                <w:b/>
                <w:sz w:val="19"/>
                <w:szCs w:val="19"/>
              </w:rPr>
              <w:t>Punctaj evaluator 3</w:t>
            </w:r>
          </w:p>
        </w:tc>
        <w:tc>
          <w:tcPr>
            <w:tcW w:w="1417" w:type="dxa"/>
            <w:vAlign w:val="center"/>
          </w:tcPr>
          <w:p w14:paraId="45C86204" w14:textId="77777777" w:rsidR="005E7835" w:rsidRPr="00ED2BA3" w:rsidRDefault="005E7835" w:rsidP="00792A82">
            <w:pPr>
              <w:shd w:val="clear" w:color="auto" w:fill="FFFFFF"/>
              <w:jc w:val="center"/>
              <w:rPr>
                <w:b/>
                <w:sz w:val="19"/>
                <w:szCs w:val="19"/>
              </w:rPr>
            </w:pPr>
            <w:r w:rsidRPr="00ED2BA3">
              <w:rPr>
                <w:b/>
                <w:sz w:val="19"/>
                <w:szCs w:val="19"/>
              </w:rPr>
              <w:t>Media</w:t>
            </w:r>
          </w:p>
          <w:p w14:paraId="33650533" w14:textId="77777777" w:rsidR="005E7835" w:rsidRPr="00ED2BA3" w:rsidRDefault="005E7835" w:rsidP="00792A82">
            <w:pPr>
              <w:shd w:val="clear" w:color="auto" w:fill="FFFFFF"/>
              <w:jc w:val="center"/>
              <w:rPr>
                <w:b/>
                <w:sz w:val="19"/>
                <w:szCs w:val="19"/>
              </w:rPr>
            </w:pPr>
            <w:r w:rsidRPr="00ED2BA3">
              <w:rPr>
                <w:b/>
                <w:sz w:val="19"/>
                <w:szCs w:val="19"/>
              </w:rPr>
              <w:t>punctajelor</w:t>
            </w:r>
          </w:p>
          <w:p w14:paraId="458555E3" w14:textId="77777777" w:rsidR="005E7835" w:rsidRPr="00ED2BA3" w:rsidRDefault="005E7835" w:rsidP="00792A82">
            <w:pPr>
              <w:shd w:val="clear" w:color="auto" w:fill="FFFFFF"/>
              <w:jc w:val="center"/>
              <w:rPr>
                <w:b/>
                <w:sz w:val="19"/>
                <w:szCs w:val="19"/>
              </w:rPr>
            </w:pPr>
            <w:r w:rsidRPr="00ED2BA3">
              <w:rPr>
                <w:b/>
                <w:sz w:val="19"/>
                <w:szCs w:val="19"/>
              </w:rPr>
              <w:t>finale</w:t>
            </w:r>
          </w:p>
          <w:p w14:paraId="273CAF92" w14:textId="77777777" w:rsidR="005E7835" w:rsidRPr="00ED2BA3" w:rsidRDefault="005E7835" w:rsidP="00792A82">
            <w:pPr>
              <w:shd w:val="clear" w:color="auto" w:fill="FFFFFF"/>
              <w:jc w:val="center"/>
              <w:rPr>
                <w:b/>
                <w:sz w:val="19"/>
                <w:szCs w:val="19"/>
              </w:rPr>
            </w:pPr>
            <w:r w:rsidRPr="00ED2BA3">
              <w:rPr>
                <w:b/>
                <w:sz w:val="19"/>
                <w:szCs w:val="19"/>
              </w:rPr>
              <w:t>Partea a IV-a</w:t>
            </w:r>
          </w:p>
        </w:tc>
      </w:tr>
      <w:tr w:rsidR="00ED2BA3" w14:paraId="54926315" w14:textId="77777777" w:rsidTr="00792A82">
        <w:tc>
          <w:tcPr>
            <w:tcW w:w="4253" w:type="dxa"/>
          </w:tcPr>
          <w:p w14:paraId="49327A14" w14:textId="77777777" w:rsidR="005E7835" w:rsidRPr="00ED2BA3" w:rsidRDefault="005E7835" w:rsidP="00ED2BA3">
            <w:pPr>
              <w:shd w:val="clear" w:color="auto" w:fill="FFFFFF"/>
            </w:pPr>
            <w:r w:rsidRPr="00ED2BA3">
              <w:rPr>
                <w:color w:val="000000"/>
              </w:rPr>
              <w:t>1. Candidatul a realizat o comunicare orală clară, coerentă şi fluentă</w:t>
            </w:r>
          </w:p>
        </w:tc>
        <w:tc>
          <w:tcPr>
            <w:tcW w:w="992" w:type="dxa"/>
            <w:vAlign w:val="center"/>
          </w:tcPr>
          <w:p w14:paraId="30821D8B" w14:textId="77777777" w:rsidR="005E7835" w:rsidRPr="00ED2BA3" w:rsidRDefault="005E7835" w:rsidP="00792A82">
            <w:pPr>
              <w:shd w:val="clear" w:color="auto" w:fill="FFFFFF"/>
              <w:jc w:val="center"/>
            </w:pPr>
            <w:r w:rsidRPr="00ED2BA3">
              <w:t>6p</w:t>
            </w:r>
          </w:p>
        </w:tc>
        <w:tc>
          <w:tcPr>
            <w:tcW w:w="992" w:type="dxa"/>
          </w:tcPr>
          <w:p w14:paraId="0AB433E4" w14:textId="77777777" w:rsidR="005E7835" w:rsidRPr="00ED2BA3" w:rsidRDefault="005E7835" w:rsidP="00ED2BA3">
            <w:pPr>
              <w:rPr>
                <w:b/>
                <w:color w:val="000000"/>
                <w:vertAlign w:val="superscript"/>
              </w:rPr>
            </w:pPr>
          </w:p>
        </w:tc>
        <w:tc>
          <w:tcPr>
            <w:tcW w:w="993" w:type="dxa"/>
          </w:tcPr>
          <w:p w14:paraId="3E3775DD" w14:textId="77777777" w:rsidR="005E7835" w:rsidRPr="00ED2BA3" w:rsidRDefault="005E7835" w:rsidP="00ED2BA3">
            <w:pPr>
              <w:rPr>
                <w:b/>
                <w:color w:val="000000"/>
                <w:vertAlign w:val="superscript"/>
              </w:rPr>
            </w:pPr>
          </w:p>
        </w:tc>
        <w:tc>
          <w:tcPr>
            <w:tcW w:w="992" w:type="dxa"/>
          </w:tcPr>
          <w:p w14:paraId="70B1766D" w14:textId="77777777" w:rsidR="005E7835" w:rsidRPr="00ED2BA3" w:rsidRDefault="005E7835" w:rsidP="00ED2BA3">
            <w:pPr>
              <w:rPr>
                <w:b/>
                <w:color w:val="000000"/>
                <w:vertAlign w:val="superscript"/>
              </w:rPr>
            </w:pPr>
          </w:p>
        </w:tc>
        <w:tc>
          <w:tcPr>
            <w:tcW w:w="1417" w:type="dxa"/>
          </w:tcPr>
          <w:p w14:paraId="631916F3" w14:textId="77777777" w:rsidR="005E7835" w:rsidRPr="00ED2BA3" w:rsidRDefault="005E7835" w:rsidP="00ED2BA3">
            <w:pPr>
              <w:spacing w:line="360" w:lineRule="auto"/>
              <w:rPr>
                <w:b/>
                <w:color w:val="000000"/>
                <w:vertAlign w:val="superscript"/>
              </w:rPr>
            </w:pPr>
          </w:p>
        </w:tc>
      </w:tr>
      <w:tr w:rsidR="00ED2BA3" w14:paraId="4C481208" w14:textId="77777777" w:rsidTr="00792A82">
        <w:tc>
          <w:tcPr>
            <w:tcW w:w="4253" w:type="dxa"/>
          </w:tcPr>
          <w:p w14:paraId="0EF011AC" w14:textId="77777777" w:rsidR="005E7835" w:rsidRPr="00ED2BA3" w:rsidRDefault="005E7835" w:rsidP="00ED2BA3">
            <w:pPr>
              <w:shd w:val="clear" w:color="auto" w:fill="FFFFFF"/>
            </w:pPr>
            <w:r w:rsidRPr="00ED2BA3">
              <w:rPr>
                <w:color w:val="000000"/>
              </w:rPr>
              <w:t>2. Prezentarea a fost structurată echilibrat în raport cu tema proiectului şi cu obiectivele acestuia</w:t>
            </w:r>
          </w:p>
        </w:tc>
        <w:tc>
          <w:tcPr>
            <w:tcW w:w="992" w:type="dxa"/>
            <w:vAlign w:val="center"/>
          </w:tcPr>
          <w:p w14:paraId="2AE29C52" w14:textId="77777777" w:rsidR="005E7835" w:rsidRPr="00ED2BA3" w:rsidRDefault="005E7835" w:rsidP="00792A82">
            <w:pPr>
              <w:jc w:val="center"/>
            </w:pPr>
            <w:r w:rsidRPr="00ED2BA3">
              <w:t>6p</w:t>
            </w:r>
          </w:p>
        </w:tc>
        <w:tc>
          <w:tcPr>
            <w:tcW w:w="992" w:type="dxa"/>
          </w:tcPr>
          <w:p w14:paraId="5293CF67" w14:textId="77777777" w:rsidR="005E7835" w:rsidRPr="00ED2BA3" w:rsidRDefault="005E7835" w:rsidP="00ED2BA3">
            <w:pPr>
              <w:rPr>
                <w:b/>
                <w:color w:val="000000"/>
                <w:vertAlign w:val="superscript"/>
              </w:rPr>
            </w:pPr>
          </w:p>
        </w:tc>
        <w:tc>
          <w:tcPr>
            <w:tcW w:w="993" w:type="dxa"/>
          </w:tcPr>
          <w:p w14:paraId="0B88858D" w14:textId="77777777" w:rsidR="005E7835" w:rsidRPr="00ED2BA3" w:rsidRDefault="005E7835" w:rsidP="00ED2BA3">
            <w:pPr>
              <w:rPr>
                <w:b/>
                <w:color w:val="000000"/>
                <w:vertAlign w:val="superscript"/>
              </w:rPr>
            </w:pPr>
          </w:p>
        </w:tc>
        <w:tc>
          <w:tcPr>
            <w:tcW w:w="992" w:type="dxa"/>
          </w:tcPr>
          <w:p w14:paraId="0F78319E" w14:textId="77777777" w:rsidR="005E7835" w:rsidRPr="00ED2BA3" w:rsidRDefault="005E7835" w:rsidP="00ED2BA3">
            <w:pPr>
              <w:rPr>
                <w:b/>
                <w:color w:val="000000"/>
                <w:vertAlign w:val="superscript"/>
              </w:rPr>
            </w:pPr>
          </w:p>
        </w:tc>
        <w:tc>
          <w:tcPr>
            <w:tcW w:w="1417" w:type="dxa"/>
          </w:tcPr>
          <w:p w14:paraId="11142124" w14:textId="77777777" w:rsidR="005E7835" w:rsidRPr="00ED2BA3" w:rsidRDefault="005E7835" w:rsidP="00ED2BA3">
            <w:pPr>
              <w:spacing w:line="360" w:lineRule="auto"/>
              <w:rPr>
                <w:b/>
                <w:color w:val="000000"/>
                <w:vertAlign w:val="superscript"/>
              </w:rPr>
            </w:pPr>
          </w:p>
        </w:tc>
      </w:tr>
      <w:tr w:rsidR="00ED2BA3" w14:paraId="17A2E48B" w14:textId="77777777" w:rsidTr="00792A82">
        <w:tc>
          <w:tcPr>
            <w:tcW w:w="4253" w:type="dxa"/>
          </w:tcPr>
          <w:p w14:paraId="03E8A057" w14:textId="77777777" w:rsidR="005E7835" w:rsidRPr="00ED2BA3" w:rsidRDefault="005E7835" w:rsidP="00ED2BA3">
            <w:pPr>
              <w:shd w:val="clear" w:color="auto" w:fill="FFFFFF"/>
              <w:ind w:left="10" w:right="5" w:firstLine="5"/>
            </w:pPr>
            <w:r w:rsidRPr="00ED2BA3">
              <w:rPr>
                <w:color w:val="000000"/>
              </w:rPr>
              <w:t>3. Candidatul a demonstrat putere de sinteză şi adaptarea prezentării la situația de examinare</w:t>
            </w:r>
          </w:p>
        </w:tc>
        <w:tc>
          <w:tcPr>
            <w:tcW w:w="992" w:type="dxa"/>
            <w:vAlign w:val="center"/>
          </w:tcPr>
          <w:p w14:paraId="0E5BDE82" w14:textId="77777777" w:rsidR="005E7835" w:rsidRPr="00ED2BA3" w:rsidRDefault="005E7835" w:rsidP="00792A82">
            <w:pPr>
              <w:jc w:val="center"/>
            </w:pPr>
            <w:r w:rsidRPr="00ED2BA3">
              <w:t>6p</w:t>
            </w:r>
          </w:p>
        </w:tc>
        <w:tc>
          <w:tcPr>
            <w:tcW w:w="992" w:type="dxa"/>
          </w:tcPr>
          <w:p w14:paraId="7573DDD7" w14:textId="77777777" w:rsidR="005E7835" w:rsidRPr="00ED2BA3" w:rsidRDefault="005E7835" w:rsidP="00ED2BA3">
            <w:pPr>
              <w:rPr>
                <w:b/>
                <w:color w:val="000000"/>
                <w:vertAlign w:val="superscript"/>
              </w:rPr>
            </w:pPr>
          </w:p>
        </w:tc>
        <w:tc>
          <w:tcPr>
            <w:tcW w:w="993" w:type="dxa"/>
          </w:tcPr>
          <w:p w14:paraId="79127F48" w14:textId="77777777" w:rsidR="005E7835" w:rsidRPr="00ED2BA3" w:rsidRDefault="005E7835" w:rsidP="00ED2BA3">
            <w:pPr>
              <w:rPr>
                <w:b/>
                <w:color w:val="000000"/>
                <w:vertAlign w:val="superscript"/>
              </w:rPr>
            </w:pPr>
          </w:p>
        </w:tc>
        <w:tc>
          <w:tcPr>
            <w:tcW w:w="992" w:type="dxa"/>
          </w:tcPr>
          <w:p w14:paraId="55A9E8DD" w14:textId="77777777" w:rsidR="005E7835" w:rsidRPr="00ED2BA3" w:rsidRDefault="005E7835" w:rsidP="00ED2BA3">
            <w:pPr>
              <w:rPr>
                <w:b/>
                <w:color w:val="000000"/>
                <w:vertAlign w:val="superscript"/>
              </w:rPr>
            </w:pPr>
          </w:p>
        </w:tc>
        <w:tc>
          <w:tcPr>
            <w:tcW w:w="1417" w:type="dxa"/>
          </w:tcPr>
          <w:p w14:paraId="72573BED" w14:textId="77777777" w:rsidR="005E7835" w:rsidRPr="00ED2BA3" w:rsidRDefault="005E7835" w:rsidP="00ED2BA3">
            <w:pPr>
              <w:spacing w:line="360" w:lineRule="auto"/>
              <w:rPr>
                <w:b/>
                <w:color w:val="000000"/>
                <w:vertAlign w:val="superscript"/>
              </w:rPr>
            </w:pPr>
          </w:p>
        </w:tc>
      </w:tr>
      <w:tr w:rsidR="00ED2BA3" w14:paraId="41FC542E" w14:textId="77777777" w:rsidTr="00792A82">
        <w:tc>
          <w:tcPr>
            <w:tcW w:w="4253" w:type="dxa"/>
          </w:tcPr>
          <w:p w14:paraId="5F265C45" w14:textId="77777777" w:rsidR="005E7835" w:rsidRPr="00ED2BA3" w:rsidRDefault="005E7835" w:rsidP="00ED2BA3">
            <w:pPr>
              <w:shd w:val="clear" w:color="auto" w:fill="FFFFFF"/>
              <w:ind w:left="10" w:right="10"/>
            </w:pPr>
            <w:r w:rsidRPr="00ED2BA3">
              <w:rPr>
                <w:color w:val="000000"/>
              </w:rPr>
              <w:lastRenderedPageBreak/>
              <w:t>4. Candidatul şi-a susținut punctele de vedere şi opiniile într-un mod personal şi bine argumentat</w:t>
            </w:r>
          </w:p>
        </w:tc>
        <w:tc>
          <w:tcPr>
            <w:tcW w:w="992" w:type="dxa"/>
            <w:vAlign w:val="center"/>
          </w:tcPr>
          <w:p w14:paraId="5DAEB09C" w14:textId="77777777" w:rsidR="005E7835" w:rsidRPr="00ED2BA3" w:rsidRDefault="005E7835" w:rsidP="00792A82">
            <w:pPr>
              <w:jc w:val="center"/>
            </w:pPr>
            <w:r w:rsidRPr="00ED2BA3">
              <w:t>6p</w:t>
            </w:r>
          </w:p>
        </w:tc>
        <w:tc>
          <w:tcPr>
            <w:tcW w:w="992" w:type="dxa"/>
          </w:tcPr>
          <w:p w14:paraId="11BA3FF2" w14:textId="77777777" w:rsidR="005E7835" w:rsidRPr="00ED2BA3" w:rsidRDefault="005E7835" w:rsidP="00ED2BA3">
            <w:pPr>
              <w:rPr>
                <w:b/>
                <w:color w:val="000000"/>
                <w:vertAlign w:val="superscript"/>
              </w:rPr>
            </w:pPr>
          </w:p>
        </w:tc>
        <w:tc>
          <w:tcPr>
            <w:tcW w:w="993" w:type="dxa"/>
          </w:tcPr>
          <w:p w14:paraId="3133D047" w14:textId="77777777" w:rsidR="005E7835" w:rsidRPr="00ED2BA3" w:rsidRDefault="005E7835" w:rsidP="00ED2BA3">
            <w:pPr>
              <w:rPr>
                <w:b/>
                <w:color w:val="000000"/>
                <w:vertAlign w:val="superscript"/>
              </w:rPr>
            </w:pPr>
          </w:p>
        </w:tc>
        <w:tc>
          <w:tcPr>
            <w:tcW w:w="992" w:type="dxa"/>
          </w:tcPr>
          <w:p w14:paraId="2BC9F176" w14:textId="77777777" w:rsidR="005E7835" w:rsidRPr="00ED2BA3" w:rsidRDefault="005E7835" w:rsidP="00ED2BA3">
            <w:pPr>
              <w:rPr>
                <w:b/>
                <w:color w:val="000000"/>
                <w:vertAlign w:val="superscript"/>
              </w:rPr>
            </w:pPr>
          </w:p>
        </w:tc>
        <w:tc>
          <w:tcPr>
            <w:tcW w:w="1417" w:type="dxa"/>
          </w:tcPr>
          <w:p w14:paraId="7D410226" w14:textId="77777777" w:rsidR="005E7835" w:rsidRPr="00ED2BA3" w:rsidRDefault="005E7835" w:rsidP="00ED2BA3">
            <w:pPr>
              <w:spacing w:line="360" w:lineRule="auto"/>
              <w:rPr>
                <w:b/>
                <w:color w:val="000000"/>
                <w:vertAlign w:val="superscript"/>
              </w:rPr>
            </w:pPr>
          </w:p>
        </w:tc>
      </w:tr>
      <w:tr w:rsidR="00ED2BA3" w14:paraId="39959A2E" w14:textId="77777777" w:rsidTr="00792A82">
        <w:tc>
          <w:tcPr>
            <w:tcW w:w="4253" w:type="dxa"/>
          </w:tcPr>
          <w:p w14:paraId="0836439A" w14:textId="22ABFB2F" w:rsidR="005E7835" w:rsidRPr="00ED2BA3" w:rsidRDefault="005E7835" w:rsidP="00ED2BA3">
            <w:pPr>
              <w:shd w:val="clear" w:color="auto" w:fill="FFFFFF"/>
              <w:ind w:left="5" w:firstLine="14"/>
            </w:pPr>
            <w:r w:rsidRPr="00ED2BA3">
              <w:rPr>
                <w:color w:val="000000"/>
              </w:rPr>
              <w:t xml:space="preserve">5. În scopul accesibilizării informației </w:t>
            </w:r>
            <w:proofErr w:type="spellStart"/>
            <w:r w:rsidR="00792A82">
              <w:rPr>
                <w:color w:val="000000"/>
              </w:rPr>
              <w:t>şi</w:t>
            </w:r>
            <w:proofErr w:type="spellEnd"/>
            <w:r w:rsidR="00792A82">
              <w:rPr>
                <w:color w:val="000000"/>
              </w:rPr>
              <w:t xml:space="preserve"> a </w:t>
            </w:r>
            <w:proofErr w:type="spellStart"/>
            <w:r w:rsidR="00792A82">
              <w:rPr>
                <w:color w:val="000000"/>
              </w:rPr>
              <w:t>creşterii</w:t>
            </w:r>
            <w:proofErr w:type="spellEnd"/>
            <w:r w:rsidR="00792A82">
              <w:rPr>
                <w:color w:val="000000"/>
              </w:rPr>
              <w:t xml:space="preserve"> atractivității</w:t>
            </w:r>
            <w:r w:rsidRPr="00ED2BA3">
              <w:rPr>
                <w:color w:val="000000"/>
              </w:rPr>
              <w:t xml:space="preserve"> prezentării, candidatul a utilizat în prezentare strategii eficiente şi mijloace de comunicare potrivite: demonstrații practice, elemente de grafică, modele, aplicații, facilități audio-video ale tehnologiei informaţiilor şi a comunicaţiilor, etc.</w:t>
            </w:r>
          </w:p>
        </w:tc>
        <w:tc>
          <w:tcPr>
            <w:tcW w:w="992" w:type="dxa"/>
            <w:vAlign w:val="center"/>
          </w:tcPr>
          <w:p w14:paraId="24CC2B16" w14:textId="77777777" w:rsidR="005E7835" w:rsidRPr="00ED2BA3" w:rsidRDefault="005E7835" w:rsidP="00792A82">
            <w:pPr>
              <w:jc w:val="center"/>
            </w:pPr>
            <w:r w:rsidRPr="00ED2BA3">
              <w:t>6p</w:t>
            </w:r>
          </w:p>
        </w:tc>
        <w:tc>
          <w:tcPr>
            <w:tcW w:w="992" w:type="dxa"/>
          </w:tcPr>
          <w:p w14:paraId="479DB10D" w14:textId="77777777" w:rsidR="005E7835" w:rsidRPr="00ED2BA3" w:rsidRDefault="005E7835" w:rsidP="00ED2BA3">
            <w:pPr>
              <w:rPr>
                <w:b/>
                <w:color w:val="000000"/>
                <w:vertAlign w:val="superscript"/>
              </w:rPr>
            </w:pPr>
          </w:p>
        </w:tc>
        <w:tc>
          <w:tcPr>
            <w:tcW w:w="993" w:type="dxa"/>
          </w:tcPr>
          <w:p w14:paraId="079E1332" w14:textId="77777777" w:rsidR="005E7835" w:rsidRPr="00ED2BA3" w:rsidRDefault="005E7835" w:rsidP="00ED2BA3">
            <w:pPr>
              <w:rPr>
                <w:b/>
                <w:color w:val="000000"/>
                <w:vertAlign w:val="superscript"/>
              </w:rPr>
            </w:pPr>
          </w:p>
        </w:tc>
        <w:tc>
          <w:tcPr>
            <w:tcW w:w="992" w:type="dxa"/>
          </w:tcPr>
          <w:p w14:paraId="565325FA" w14:textId="77777777" w:rsidR="005E7835" w:rsidRPr="00ED2BA3" w:rsidRDefault="005E7835" w:rsidP="00ED2BA3">
            <w:pPr>
              <w:rPr>
                <w:b/>
                <w:color w:val="000000"/>
                <w:vertAlign w:val="superscript"/>
              </w:rPr>
            </w:pPr>
          </w:p>
        </w:tc>
        <w:tc>
          <w:tcPr>
            <w:tcW w:w="1417" w:type="dxa"/>
          </w:tcPr>
          <w:p w14:paraId="4EE4C63B" w14:textId="77777777" w:rsidR="005E7835" w:rsidRPr="00ED2BA3" w:rsidRDefault="005E7835" w:rsidP="00ED2BA3">
            <w:pPr>
              <w:spacing w:line="360" w:lineRule="auto"/>
              <w:rPr>
                <w:b/>
                <w:color w:val="000000"/>
                <w:vertAlign w:val="superscript"/>
              </w:rPr>
            </w:pPr>
          </w:p>
        </w:tc>
      </w:tr>
      <w:tr w:rsidR="00ED2BA3" w14:paraId="2832E961" w14:textId="77777777" w:rsidTr="00ED2BA3">
        <w:tc>
          <w:tcPr>
            <w:tcW w:w="4253" w:type="dxa"/>
          </w:tcPr>
          <w:p w14:paraId="3B489AE5" w14:textId="77777777" w:rsidR="005E7835" w:rsidRPr="00ED2BA3" w:rsidRDefault="005E7835" w:rsidP="00ED2BA3">
            <w:pPr>
              <w:pStyle w:val="Frspaiere"/>
              <w:rPr>
                <w:b/>
              </w:rPr>
            </w:pPr>
            <w:r w:rsidRPr="00ED2BA3">
              <w:rPr>
                <w:b/>
              </w:rPr>
              <w:t>Total partea a IV-a</w:t>
            </w:r>
          </w:p>
        </w:tc>
        <w:tc>
          <w:tcPr>
            <w:tcW w:w="992" w:type="dxa"/>
          </w:tcPr>
          <w:p w14:paraId="6B6B2844" w14:textId="77777777" w:rsidR="005E7835" w:rsidRPr="00ED2BA3" w:rsidRDefault="005E7835" w:rsidP="00ED2BA3">
            <w:pPr>
              <w:shd w:val="clear" w:color="auto" w:fill="FFFFFF"/>
              <w:jc w:val="center"/>
              <w:rPr>
                <w:b/>
              </w:rPr>
            </w:pPr>
            <w:r w:rsidRPr="00ED2BA3">
              <w:rPr>
                <w:b/>
              </w:rPr>
              <w:t>30p</w:t>
            </w:r>
          </w:p>
        </w:tc>
        <w:tc>
          <w:tcPr>
            <w:tcW w:w="992" w:type="dxa"/>
          </w:tcPr>
          <w:p w14:paraId="08F4BA2F" w14:textId="77777777" w:rsidR="005E7835" w:rsidRPr="00ED2BA3" w:rsidRDefault="005E7835" w:rsidP="00ED2BA3">
            <w:pPr>
              <w:rPr>
                <w:b/>
                <w:color w:val="000000"/>
                <w:vertAlign w:val="superscript"/>
              </w:rPr>
            </w:pPr>
          </w:p>
        </w:tc>
        <w:tc>
          <w:tcPr>
            <w:tcW w:w="993" w:type="dxa"/>
          </w:tcPr>
          <w:p w14:paraId="2F974BC2" w14:textId="77777777" w:rsidR="005E7835" w:rsidRPr="00ED2BA3" w:rsidRDefault="005E7835" w:rsidP="00ED2BA3">
            <w:pPr>
              <w:rPr>
                <w:b/>
                <w:color w:val="000000"/>
                <w:vertAlign w:val="superscript"/>
              </w:rPr>
            </w:pPr>
          </w:p>
        </w:tc>
        <w:tc>
          <w:tcPr>
            <w:tcW w:w="992" w:type="dxa"/>
          </w:tcPr>
          <w:p w14:paraId="5A420B2C" w14:textId="77777777" w:rsidR="005E7835" w:rsidRPr="00ED2BA3" w:rsidRDefault="005E7835" w:rsidP="00ED2BA3">
            <w:pPr>
              <w:rPr>
                <w:b/>
                <w:color w:val="000000"/>
                <w:vertAlign w:val="superscript"/>
              </w:rPr>
            </w:pPr>
          </w:p>
        </w:tc>
        <w:tc>
          <w:tcPr>
            <w:tcW w:w="1417" w:type="dxa"/>
          </w:tcPr>
          <w:p w14:paraId="32B36B94" w14:textId="77777777" w:rsidR="005E7835" w:rsidRPr="00ED2BA3" w:rsidRDefault="005E7835" w:rsidP="00ED2BA3">
            <w:pPr>
              <w:spacing w:line="360" w:lineRule="auto"/>
              <w:rPr>
                <w:b/>
                <w:color w:val="000000"/>
                <w:vertAlign w:val="superscript"/>
              </w:rPr>
            </w:pPr>
          </w:p>
        </w:tc>
      </w:tr>
    </w:tbl>
    <w:p w14:paraId="442FF532" w14:textId="77777777" w:rsidR="00E8284A" w:rsidRPr="00422791" w:rsidRDefault="00D047B1" w:rsidP="00ED2BA3">
      <w:pPr>
        <w:pStyle w:val="Frspaiere"/>
        <w:jc w:val="both"/>
        <w:rPr>
          <w:sz w:val="14"/>
          <w:szCs w:val="14"/>
        </w:rPr>
      </w:pPr>
      <w:r w:rsidRPr="00422791">
        <w:rPr>
          <w:sz w:val="14"/>
          <w:szCs w:val="14"/>
          <w:vertAlign w:val="superscript"/>
        </w:rPr>
        <w:t>5)</w:t>
      </w:r>
      <w:r w:rsidRPr="00422791">
        <w:rPr>
          <w:sz w:val="14"/>
          <w:szCs w:val="14"/>
        </w:rPr>
        <w:t xml:space="preserve">Se completează de fiecare membru evaluator al comisiei de examinare, după </w:t>
      </w:r>
      <w:r w:rsidR="005522BB" w:rsidRPr="00422791">
        <w:rPr>
          <w:sz w:val="14"/>
          <w:szCs w:val="14"/>
        </w:rPr>
        <w:t>susținerea</w:t>
      </w:r>
      <w:r w:rsidRPr="00422791">
        <w:rPr>
          <w:sz w:val="14"/>
          <w:szCs w:val="14"/>
        </w:rPr>
        <w:t xml:space="preserve"> prezentării. În rubrica „Media punctajelor finale – Partea a IV-a”, se completează media aritmetică a punctajelor totale ale celor 3 evaluatori.</w:t>
      </w:r>
    </w:p>
    <w:p w14:paraId="7EDE5986" w14:textId="77777777" w:rsidR="00D047B1" w:rsidRPr="005E7835" w:rsidRDefault="00D047B1" w:rsidP="00ED2BA3">
      <w:pPr>
        <w:pStyle w:val="Frspaiere"/>
        <w:rPr>
          <w:sz w:val="16"/>
          <w:szCs w:val="16"/>
        </w:rPr>
      </w:pPr>
    </w:p>
    <w:p w14:paraId="331D6C22" w14:textId="77777777" w:rsidR="00796B46" w:rsidRPr="005E7835" w:rsidRDefault="00796B46" w:rsidP="00ED2BA3">
      <w:pPr>
        <w:pStyle w:val="Frspaiere"/>
        <w:rPr>
          <w:b/>
        </w:rPr>
      </w:pPr>
    </w:p>
    <w:p w14:paraId="0ACA10F9" w14:textId="77777777" w:rsidR="00904233" w:rsidRPr="005E7835" w:rsidRDefault="00904233" w:rsidP="00ED2BA3">
      <w:pPr>
        <w:pStyle w:val="Frspaiere"/>
        <w:rPr>
          <w:b/>
          <w:sz w:val="22"/>
          <w:szCs w:val="22"/>
        </w:rPr>
      </w:pPr>
      <w:r w:rsidRPr="005E7835">
        <w:rPr>
          <w:b/>
          <w:sz w:val="22"/>
          <w:szCs w:val="22"/>
        </w:rPr>
        <w:t>Aprecierea răspunsuril</w:t>
      </w:r>
      <w:r w:rsidR="00F80B1E" w:rsidRPr="005E7835">
        <w:rPr>
          <w:b/>
          <w:sz w:val="22"/>
          <w:szCs w:val="22"/>
        </w:rPr>
        <w:t>or candidatului la întrebările c</w:t>
      </w:r>
      <w:r w:rsidRPr="005E7835">
        <w:rPr>
          <w:b/>
          <w:sz w:val="22"/>
          <w:szCs w:val="22"/>
        </w:rPr>
        <w:t>omisiei</w:t>
      </w:r>
      <w:r w:rsidR="00F80B1E" w:rsidRPr="005E7835">
        <w:rPr>
          <w:b/>
          <w:sz w:val="22"/>
          <w:szCs w:val="22"/>
        </w:rPr>
        <w:t xml:space="preserve"> de examinare</w:t>
      </w:r>
      <w:r w:rsidR="00FF3E9C" w:rsidRPr="005E7835">
        <w:rPr>
          <w:b/>
          <w:sz w:val="22"/>
          <w:szCs w:val="22"/>
          <w:vertAlign w:val="superscript"/>
        </w:rPr>
        <w:t>6)</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993"/>
        <w:gridCol w:w="1842"/>
      </w:tblGrid>
      <w:tr w:rsidR="00904233" w:rsidRPr="005E7835" w14:paraId="2591A1F2" w14:textId="77777777" w:rsidTr="000D00FF">
        <w:trPr>
          <w:trHeight w:hRule="exact" w:val="274"/>
        </w:trPr>
        <w:tc>
          <w:tcPr>
            <w:tcW w:w="6804" w:type="dxa"/>
            <w:shd w:val="clear" w:color="auto" w:fill="FFFFFF"/>
            <w:vAlign w:val="center"/>
          </w:tcPr>
          <w:p w14:paraId="04F9D1EA" w14:textId="77777777" w:rsidR="00904233" w:rsidRPr="00ED2BA3" w:rsidRDefault="00904233" w:rsidP="00ED2BA3">
            <w:pPr>
              <w:shd w:val="clear" w:color="auto" w:fill="FFFFFF"/>
              <w:jc w:val="center"/>
              <w:rPr>
                <w:b/>
              </w:rPr>
            </w:pPr>
            <w:r w:rsidRPr="00ED2BA3">
              <w:rPr>
                <w:b/>
                <w:color w:val="000000"/>
              </w:rPr>
              <w:t>ÎNTREBARE</w:t>
            </w:r>
          </w:p>
        </w:tc>
        <w:tc>
          <w:tcPr>
            <w:tcW w:w="993" w:type="dxa"/>
            <w:shd w:val="clear" w:color="auto" w:fill="FFFFFF"/>
            <w:vAlign w:val="center"/>
          </w:tcPr>
          <w:p w14:paraId="7EF6ACFC" w14:textId="77777777" w:rsidR="00904233" w:rsidRPr="00ED2BA3" w:rsidRDefault="00904233" w:rsidP="00ED2BA3">
            <w:pPr>
              <w:shd w:val="clear" w:color="auto" w:fill="FFFFFF"/>
              <w:jc w:val="center"/>
              <w:rPr>
                <w:b/>
              </w:rPr>
            </w:pPr>
            <w:r w:rsidRPr="00ED2BA3">
              <w:rPr>
                <w:b/>
                <w:color w:val="000000"/>
              </w:rPr>
              <w:t>DA/NU</w:t>
            </w:r>
          </w:p>
        </w:tc>
        <w:tc>
          <w:tcPr>
            <w:tcW w:w="1842" w:type="dxa"/>
            <w:shd w:val="clear" w:color="auto" w:fill="FFFFFF"/>
            <w:vAlign w:val="center"/>
          </w:tcPr>
          <w:p w14:paraId="58573B7A" w14:textId="77777777" w:rsidR="00904233" w:rsidRPr="00ED2BA3" w:rsidRDefault="00904233" w:rsidP="00ED2BA3">
            <w:pPr>
              <w:shd w:val="clear" w:color="auto" w:fill="FFFFFF"/>
              <w:jc w:val="center"/>
              <w:rPr>
                <w:b/>
              </w:rPr>
            </w:pPr>
            <w:r w:rsidRPr="00ED2BA3">
              <w:rPr>
                <w:b/>
                <w:color w:val="000000"/>
              </w:rPr>
              <w:t>Observații</w:t>
            </w:r>
          </w:p>
        </w:tc>
      </w:tr>
      <w:tr w:rsidR="00904233" w:rsidRPr="005E7835" w14:paraId="3BEFC2D3" w14:textId="77777777" w:rsidTr="000D00FF">
        <w:trPr>
          <w:trHeight w:val="404"/>
        </w:trPr>
        <w:tc>
          <w:tcPr>
            <w:tcW w:w="6804" w:type="dxa"/>
            <w:shd w:val="clear" w:color="auto" w:fill="FFFFFF"/>
            <w:vAlign w:val="center"/>
          </w:tcPr>
          <w:p w14:paraId="5EFE8699" w14:textId="77777777" w:rsidR="00904233" w:rsidRPr="00ED2BA3" w:rsidRDefault="00904233" w:rsidP="00ED2BA3">
            <w:pPr>
              <w:shd w:val="clear" w:color="auto" w:fill="FFFFFF"/>
            </w:pPr>
          </w:p>
        </w:tc>
        <w:tc>
          <w:tcPr>
            <w:tcW w:w="993" w:type="dxa"/>
            <w:shd w:val="clear" w:color="auto" w:fill="FFFFFF"/>
          </w:tcPr>
          <w:p w14:paraId="657E7292" w14:textId="77777777" w:rsidR="00904233" w:rsidRPr="00ED2BA3" w:rsidRDefault="00904233" w:rsidP="00ED2BA3">
            <w:pPr>
              <w:shd w:val="clear" w:color="auto" w:fill="FFFFFF"/>
            </w:pPr>
          </w:p>
        </w:tc>
        <w:tc>
          <w:tcPr>
            <w:tcW w:w="1842" w:type="dxa"/>
            <w:shd w:val="clear" w:color="auto" w:fill="FFFFFF"/>
          </w:tcPr>
          <w:p w14:paraId="3EFE46D2" w14:textId="77777777" w:rsidR="00904233" w:rsidRPr="00ED2BA3" w:rsidRDefault="00904233" w:rsidP="00ED2BA3">
            <w:pPr>
              <w:shd w:val="clear" w:color="auto" w:fill="FFFFFF"/>
            </w:pPr>
          </w:p>
        </w:tc>
      </w:tr>
      <w:tr w:rsidR="00904233" w:rsidRPr="005E7835" w14:paraId="209E99CC" w14:textId="77777777" w:rsidTr="000D00FF">
        <w:trPr>
          <w:trHeight w:val="396"/>
        </w:trPr>
        <w:tc>
          <w:tcPr>
            <w:tcW w:w="6804" w:type="dxa"/>
            <w:shd w:val="clear" w:color="auto" w:fill="FFFFFF"/>
            <w:vAlign w:val="center"/>
          </w:tcPr>
          <w:p w14:paraId="7811FF00" w14:textId="77777777" w:rsidR="00904233" w:rsidRPr="00ED2BA3" w:rsidRDefault="00904233" w:rsidP="00ED2BA3">
            <w:pPr>
              <w:shd w:val="clear" w:color="auto" w:fill="FFFFFF"/>
            </w:pPr>
          </w:p>
        </w:tc>
        <w:tc>
          <w:tcPr>
            <w:tcW w:w="993" w:type="dxa"/>
            <w:shd w:val="clear" w:color="auto" w:fill="FFFFFF"/>
          </w:tcPr>
          <w:p w14:paraId="6570A7D9" w14:textId="77777777" w:rsidR="00904233" w:rsidRPr="00ED2BA3" w:rsidRDefault="00904233" w:rsidP="00ED2BA3">
            <w:pPr>
              <w:shd w:val="clear" w:color="auto" w:fill="FFFFFF"/>
            </w:pPr>
          </w:p>
        </w:tc>
        <w:tc>
          <w:tcPr>
            <w:tcW w:w="1842" w:type="dxa"/>
            <w:shd w:val="clear" w:color="auto" w:fill="FFFFFF"/>
          </w:tcPr>
          <w:p w14:paraId="2DE40B9F" w14:textId="77777777" w:rsidR="00904233" w:rsidRPr="00ED2BA3" w:rsidRDefault="00904233" w:rsidP="00ED2BA3">
            <w:pPr>
              <w:shd w:val="clear" w:color="auto" w:fill="FFFFFF"/>
            </w:pPr>
          </w:p>
        </w:tc>
      </w:tr>
      <w:tr w:rsidR="00904233" w:rsidRPr="005E7835" w14:paraId="69E3C48C" w14:textId="77777777" w:rsidTr="000D00FF">
        <w:trPr>
          <w:trHeight w:val="429"/>
        </w:trPr>
        <w:tc>
          <w:tcPr>
            <w:tcW w:w="6804" w:type="dxa"/>
            <w:shd w:val="clear" w:color="auto" w:fill="FFFFFF"/>
            <w:vAlign w:val="center"/>
          </w:tcPr>
          <w:p w14:paraId="7F7EE213" w14:textId="77777777" w:rsidR="00904233" w:rsidRPr="00ED2BA3" w:rsidRDefault="00904233" w:rsidP="00ED2BA3">
            <w:pPr>
              <w:shd w:val="clear" w:color="auto" w:fill="FFFFFF"/>
            </w:pPr>
          </w:p>
        </w:tc>
        <w:tc>
          <w:tcPr>
            <w:tcW w:w="993" w:type="dxa"/>
            <w:shd w:val="clear" w:color="auto" w:fill="FFFFFF"/>
          </w:tcPr>
          <w:p w14:paraId="41B3F13B" w14:textId="77777777" w:rsidR="00904233" w:rsidRPr="00ED2BA3" w:rsidRDefault="00904233" w:rsidP="00ED2BA3">
            <w:pPr>
              <w:shd w:val="clear" w:color="auto" w:fill="FFFFFF"/>
            </w:pPr>
          </w:p>
        </w:tc>
        <w:tc>
          <w:tcPr>
            <w:tcW w:w="1842" w:type="dxa"/>
            <w:shd w:val="clear" w:color="auto" w:fill="FFFFFF"/>
          </w:tcPr>
          <w:p w14:paraId="2F3A47DD" w14:textId="77777777" w:rsidR="00904233" w:rsidRPr="00ED2BA3" w:rsidRDefault="00904233" w:rsidP="00ED2BA3">
            <w:pPr>
              <w:shd w:val="clear" w:color="auto" w:fill="FFFFFF"/>
            </w:pPr>
          </w:p>
        </w:tc>
      </w:tr>
      <w:tr w:rsidR="00904233" w:rsidRPr="005E7835" w14:paraId="28B877D6" w14:textId="77777777" w:rsidTr="000D00FF">
        <w:trPr>
          <w:trHeight w:val="394"/>
        </w:trPr>
        <w:tc>
          <w:tcPr>
            <w:tcW w:w="6804" w:type="dxa"/>
            <w:shd w:val="clear" w:color="auto" w:fill="FFFFFF"/>
            <w:vAlign w:val="center"/>
          </w:tcPr>
          <w:p w14:paraId="61F811D7" w14:textId="77777777" w:rsidR="00904233" w:rsidRPr="00ED2BA3" w:rsidRDefault="00904233" w:rsidP="00ED2BA3">
            <w:pPr>
              <w:shd w:val="clear" w:color="auto" w:fill="FFFFFF"/>
            </w:pPr>
          </w:p>
        </w:tc>
        <w:tc>
          <w:tcPr>
            <w:tcW w:w="993" w:type="dxa"/>
            <w:shd w:val="clear" w:color="auto" w:fill="FFFFFF"/>
          </w:tcPr>
          <w:p w14:paraId="04D13CED" w14:textId="77777777" w:rsidR="00904233" w:rsidRPr="00ED2BA3" w:rsidRDefault="00904233" w:rsidP="00ED2BA3">
            <w:pPr>
              <w:shd w:val="clear" w:color="auto" w:fill="FFFFFF"/>
            </w:pPr>
          </w:p>
        </w:tc>
        <w:tc>
          <w:tcPr>
            <w:tcW w:w="1842" w:type="dxa"/>
            <w:shd w:val="clear" w:color="auto" w:fill="FFFFFF"/>
          </w:tcPr>
          <w:p w14:paraId="6A1AFF13" w14:textId="77777777" w:rsidR="00904233" w:rsidRPr="00ED2BA3" w:rsidRDefault="00904233" w:rsidP="00ED2BA3">
            <w:pPr>
              <w:shd w:val="clear" w:color="auto" w:fill="FFFFFF"/>
            </w:pPr>
          </w:p>
        </w:tc>
      </w:tr>
      <w:tr w:rsidR="00904233" w:rsidRPr="005E7835" w14:paraId="37F089B5" w14:textId="77777777" w:rsidTr="000D00FF">
        <w:trPr>
          <w:trHeight w:val="414"/>
        </w:trPr>
        <w:tc>
          <w:tcPr>
            <w:tcW w:w="6804" w:type="dxa"/>
            <w:shd w:val="clear" w:color="auto" w:fill="FFFFFF"/>
            <w:vAlign w:val="center"/>
          </w:tcPr>
          <w:p w14:paraId="47DA10DA" w14:textId="77777777" w:rsidR="00904233" w:rsidRPr="00ED2BA3" w:rsidRDefault="00904233" w:rsidP="00ED2BA3">
            <w:pPr>
              <w:shd w:val="clear" w:color="auto" w:fill="FFFFFF"/>
            </w:pPr>
          </w:p>
        </w:tc>
        <w:tc>
          <w:tcPr>
            <w:tcW w:w="993" w:type="dxa"/>
            <w:shd w:val="clear" w:color="auto" w:fill="FFFFFF"/>
          </w:tcPr>
          <w:p w14:paraId="13C5594F" w14:textId="77777777" w:rsidR="00904233" w:rsidRPr="00ED2BA3" w:rsidRDefault="00904233" w:rsidP="00ED2BA3">
            <w:pPr>
              <w:shd w:val="clear" w:color="auto" w:fill="FFFFFF"/>
            </w:pPr>
          </w:p>
        </w:tc>
        <w:tc>
          <w:tcPr>
            <w:tcW w:w="1842" w:type="dxa"/>
            <w:shd w:val="clear" w:color="auto" w:fill="FFFFFF"/>
          </w:tcPr>
          <w:p w14:paraId="14FFE493" w14:textId="77777777" w:rsidR="00904233" w:rsidRPr="00ED2BA3" w:rsidRDefault="00904233" w:rsidP="00ED2BA3">
            <w:pPr>
              <w:shd w:val="clear" w:color="auto" w:fill="FFFFFF"/>
            </w:pPr>
          </w:p>
        </w:tc>
      </w:tr>
    </w:tbl>
    <w:p w14:paraId="21DFC856" w14:textId="77777777" w:rsidR="001A7736" w:rsidRPr="00422791" w:rsidRDefault="00FF3E9C" w:rsidP="00ED2BA3">
      <w:pPr>
        <w:shd w:val="clear" w:color="auto" w:fill="FFFFFF"/>
        <w:jc w:val="both"/>
        <w:rPr>
          <w:sz w:val="14"/>
          <w:szCs w:val="14"/>
        </w:rPr>
      </w:pPr>
      <w:r w:rsidRPr="00422791">
        <w:rPr>
          <w:sz w:val="14"/>
          <w:szCs w:val="14"/>
          <w:vertAlign w:val="superscript"/>
        </w:rPr>
        <w:t>6)</w:t>
      </w:r>
      <w:r w:rsidRPr="00422791">
        <w:rPr>
          <w:sz w:val="14"/>
          <w:szCs w:val="14"/>
        </w:rPr>
        <w:t xml:space="preserve">Se completează de un membru al comisiei de examinare, în </w:t>
      </w:r>
      <w:r w:rsidR="005522BB" w:rsidRPr="00422791">
        <w:rPr>
          <w:sz w:val="14"/>
          <w:szCs w:val="14"/>
        </w:rPr>
        <w:t>funcție</w:t>
      </w:r>
      <w:r w:rsidRPr="00422791">
        <w:rPr>
          <w:sz w:val="14"/>
          <w:szCs w:val="14"/>
        </w:rPr>
        <w:t xml:space="preserve"> de răspunsul corect/incorect al candidatului. Aceste întrebări vor fi luate în considerare la acordarea punctajului pentru partea a IV-a.</w:t>
      </w:r>
    </w:p>
    <w:p w14:paraId="21154E15" w14:textId="77777777" w:rsidR="00FF3E9C" w:rsidRPr="005E7835" w:rsidRDefault="00FF3E9C" w:rsidP="00ED2BA3">
      <w:pPr>
        <w:shd w:val="clear" w:color="auto" w:fill="FFFFFF"/>
        <w:jc w:val="both"/>
        <w:rPr>
          <w:b/>
          <w:color w:val="000000"/>
          <w:sz w:val="16"/>
          <w:szCs w:val="16"/>
        </w:rPr>
      </w:pPr>
    </w:p>
    <w:p w14:paraId="49613001" w14:textId="77777777" w:rsidR="00796B46" w:rsidRPr="005E7835" w:rsidRDefault="00796B46" w:rsidP="00ED2BA3">
      <w:pPr>
        <w:shd w:val="clear" w:color="auto" w:fill="FFFFFF"/>
        <w:jc w:val="both"/>
        <w:rPr>
          <w:b/>
          <w:color w:val="000000"/>
        </w:rPr>
      </w:pPr>
    </w:p>
    <w:p w14:paraId="307B6EEE" w14:textId="77777777" w:rsidR="00904233" w:rsidRPr="005E7835" w:rsidRDefault="00823065" w:rsidP="00ED2BA3">
      <w:pPr>
        <w:shd w:val="clear" w:color="auto" w:fill="FFFFFF"/>
        <w:jc w:val="both"/>
        <w:rPr>
          <w:b/>
          <w:color w:val="000000"/>
          <w:sz w:val="22"/>
          <w:szCs w:val="22"/>
        </w:rPr>
      </w:pPr>
      <w:r w:rsidRPr="005E7835">
        <w:rPr>
          <w:b/>
          <w:color w:val="000000"/>
          <w:sz w:val="22"/>
          <w:szCs w:val="22"/>
        </w:rPr>
        <w:t xml:space="preserve">Rezultatul final stabilit de Comisia de examinare pe </w:t>
      </w:r>
      <w:r w:rsidR="00904233" w:rsidRPr="005E7835">
        <w:rPr>
          <w:b/>
          <w:color w:val="000000"/>
          <w:sz w:val="22"/>
          <w:szCs w:val="22"/>
        </w:rPr>
        <w:t>baz</w:t>
      </w:r>
      <w:r w:rsidRPr="005E7835">
        <w:rPr>
          <w:b/>
          <w:color w:val="000000"/>
          <w:sz w:val="22"/>
          <w:szCs w:val="22"/>
        </w:rPr>
        <w:t xml:space="preserve">a </w:t>
      </w:r>
      <w:r w:rsidR="00904233" w:rsidRPr="005E7835">
        <w:rPr>
          <w:b/>
          <w:color w:val="000000"/>
          <w:sz w:val="22"/>
          <w:szCs w:val="22"/>
        </w:rPr>
        <w:t>evaluă</w:t>
      </w:r>
      <w:r w:rsidRPr="005E7835">
        <w:rPr>
          <w:b/>
          <w:color w:val="000000"/>
          <w:sz w:val="22"/>
          <w:szCs w:val="22"/>
        </w:rPr>
        <w:t xml:space="preserve">rii globale a </w:t>
      </w:r>
      <w:r w:rsidR="00904233" w:rsidRPr="005E7835">
        <w:rPr>
          <w:b/>
          <w:color w:val="000000"/>
          <w:sz w:val="22"/>
          <w:szCs w:val="22"/>
        </w:rPr>
        <w:t xml:space="preserve">activităților realizate de candidat </w:t>
      </w:r>
      <w:r w:rsidR="004E159F" w:rsidRPr="005E7835">
        <w:rPr>
          <w:b/>
          <w:color w:val="000000"/>
          <w:sz w:val="22"/>
          <w:szCs w:val="22"/>
        </w:rPr>
        <w:t>ş</w:t>
      </w:r>
      <w:r w:rsidR="00904233" w:rsidRPr="005E7835">
        <w:rPr>
          <w:b/>
          <w:color w:val="000000"/>
          <w:sz w:val="22"/>
          <w:szCs w:val="22"/>
        </w:rPr>
        <w:t xml:space="preserve">i consemnat în </w:t>
      </w:r>
      <w:r w:rsidR="007B3D30" w:rsidRPr="005E7835">
        <w:rPr>
          <w:b/>
          <w:color w:val="000000"/>
          <w:sz w:val="22"/>
          <w:szCs w:val="22"/>
        </w:rPr>
        <w:t>Fișa</w:t>
      </w:r>
      <w:r w:rsidR="00904233" w:rsidRPr="005E7835">
        <w:rPr>
          <w:b/>
          <w:color w:val="000000"/>
          <w:sz w:val="22"/>
          <w:szCs w:val="22"/>
        </w:rPr>
        <w:t xml:space="preserve"> de evaluare</w:t>
      </w:r>
      <w:r w:rsidR="00F80B1E" w:rsidRPr="005E7835">
        <w:rPr>
          <w:b/>
          <w:color w:val="000000"/>
          <w:sz w:val="22"/>
          <w:szCs w:val="22"/>
        </w:rPr>
        <w:t xml:space="preserve"> a proiectului</w:t>
      </w:r>
      <w:r w:rsidR="00904233" w:rsidRPr="005E7835">
        <w:rPr>
          <w:b/>
          <w:color w:val="000000"/>
          <w:sz w:val="22"/>
          <w:szCs w:val="22"/>
        </w:rPr>
        <w:t xml:space="preserve"> </w:t>
      </w:r>
      <w:r w:rsidR="007B3D30" w:rsidRPr="005E7835">
        <w:rPr>
          <w:b/>
          <w:color w:val="000000"/>
          <w:sz w:val="22"/>
          <w:szCs w:val="22"/>
        </w:rPr>
        <w:t>și</w:t>
      </w:r>
      <w:r w:rsidR="001F0E78" w:rsidRPr="005E7835">
        <w:rPr>
          <w:b/>
          <w:color w:val="000000"/>
          <w:sz w:val="22"/>
          <w:szCs w:val="22"/>
        </w:rPr>
        <w:t xml:space="preserve"> a </w:t>
      </w:r>
      <w:r w:rsidR="007B3D30" w:rsidRPr="005E7835">
        <w:rPr>
          <w:b/>
          <w:color w:val="000000"/>
          <w:sz w:val="22"/>
          <w:szCs w:val="22"/>
        </w:rPr>
        <w:t>susținerii</w:t>
      </w:r>
      <w:r w:rsidR="001F0E78" w:rsidRPr="005E7835">
        <w:rPr>
          <w:b/>
          <w:color w:val="000000"/>
          <w:sz w:val="22"/>
          <w:szCs w:val="22"/>
        </w:rPr>
        <w:t xml:space="preserve"> orale</w:t>
      </w:r>
      <w:r w:rsidR="00904233" w:rsidRPr="005E7835">
        <w:rPr>
          <w:b/>
          <w:color w:val="000000"/>
          <w:sz w:val="22"/>
          <w:szCs w:val="22"/>
        </w:rPr>
        <w:t>:</w:t>
      </w:r>
    </w:p>
    <w:p w14:paraId="0A5B6EC4" w14:textId="77777777" w:rsidR="00AB59D3" w:rsidRPr="005E7835" w:rsidRDefault="00AB59D3" w:rsidP="00ED2BA3">
      <w:pPr>
        <w:pStyle w:val="Frspaier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819"/>
        <w:gridCol w:w="1984"/>
        <w:gridCol w:w="1985"/>
      </w:tblGrid>
      <w:tr w:rsidR="00E02DE5" w:rsidRPr="005E7835" w14:paraId="6F1187F3" w14:textId="77777777" w:rsidTr="00254312">
        <w:trPr>
          <w:trHeight w:val="415"/>
          <w:jc w:val="center"/>
        </w:trPr>
        <w:tc>
          <w:tcPr>
            <w:tcW w:w="5386" w:type="dxa"/>
            <w:gridSpan w:val="3"/>
            <w:shd w:val="clear" w:color="auto" w:fill="auto"/>
            <w:vAlign w:val="center"/>
          </w:tcPr>
          <w:p w14:paraId="70B5018F" w14:textId="77777777" w:rsidR="00E02DE5" w:rsidRPr="005E7835" w:rsidRDefault="00E02DE5" w:rsidP="00ED2BA3">
            <w:pPr>
              <w:pStyle w:val="Frspaiere"/>
              <w:jc w:val="center"/>
              <w:rPr>
                <w:b/>
              </w:rPr>
            </w:pPr>
            <w:r w:rsidRPr="005E7835">
              <w:rPr>
                <w:b/>
              </w:rPr>
              <w:t>Punctaj obţinut la:</w:t>
            </w:r>
          </w:p>
        </w:tc>
        <w:tc>
          <w:tcPr>
            <w:tcW w:w="1985" w:type="dxa"/>
            <w:vMerge w:val="restart"/>
            <w:shd w:val="clear" w:color="auto" w:fill="auto"/>
            <w:vAlign w:val="center"/>
          </w:tcPr>
          <w:p w14:paraId="6B09B92B" w14:textId="77777777" w:rsidR="00E02DE5" w:rsidRPr="005E7835" w:rsidRDefault="00E02DE5" w:rsidP="00ED2BA3">
            <w:pPr>
              <w:pStyle w:val="Frspaiere"/>
              <w:jc w:val="center"/>
              <w:rPr>
                <w:b/>
              </w:rPr>
            </w:pPr>
            <w:r w:rsidRPr="005E7835">
              <w:rPr>
                <w:b/>
              </w:rPr>
              <w:t>Punctaj total</w:t>
            </w:r>
          </w:p>
        </w:tc>
      </w:tr>
      <w:tr w:rsidR="00A81869" w:rsidRPr="005E7835" w14:paraId="22F9D477" w14:textId="77777777" w:rsidTr="00254312">
        <w:trPr>
          <w:trHeight w:val="265"/>
          <w:jc w:val="center"/>
        </w:trPr>
        <w:tc>
          <w:tcPr>
            <w:tcW w:w="1583" w:type="dxa"/>
            <w:shd w:val="clear" w:color="auto" w:fill="auto"/>
            <w:vAlign w:val="center"/>
          </w:tcPr>
          <w:p w14:paraId="0E9973AF" w14:textId="77777777" w:rsidR="00E02DE5" w:rsidRPr="005E7835" w:rsidRDefault="00E02DE5" w:rsidP="00ED2BA3">
            <w:pPr>
              <w:pStyle w:val="Frspaiere"/>
              <w:jc w:val="center"/>
              <w:rPr>
                <w:b/>
              </w:rPr>
            </w:pPr>
            <w:r w:rsidRPr="005E7835">
              <w:rPr>
                <w:b/>
              </w:rPr>
              <w:t>Partea a II-a</w:t>
            </w:r>
          </w:p>
        </w:tc>
        <w:tc>
          <w:tcPr>
            <w:tcW w:w="1819" w:type="dxa"/>
            <w:shd w:val="clear" w:color="auto" w:fill="auto"/>
            <w:vAlign w:val="center"/>
          </w:tcPr>
          <w:p w14:paraId="2FF7C489" w14:textId="77777777" w:rsidR="00E02DE5" w:rsidRPr="005E7835" w:rsidRDefault="00E02DE5" w:rsidP="00ED2BA3">
            <w:pPr>
              <w:pStyle w:val="Frspaiere"/>
              <w:jc w:val="center"/>
              <w:rPr>
                <w:b/>
              </w:rPr>
            </w:pPr>
            <w:r w:rsidRPr="005E7835">
              <w:rPr>
                <w:b/>
              </w:rPr>
              <w:t>Partea a III-a</w:t>
            </w:r>
          </w:p>
        </w:tc>
        <w:tc>
          <w:tcPr>
            <w:tcW w:w="1984" w:type="dxa"/>
            <w:shd w:val="clear" w:color="auto" w:fill="auto"/>
            <w:vAlign w:val="center"/>
          </w:tcPr>
          <w:p w14:paraId="4F3B8BF1" w14:textId="77777777" w:rsidR="00E02DE5" w:rsidRPr="005E7835" w:rsidRDefault="00E02DE5" w:rsidP="00ED2BA3">
            <w:pPr>
              <w:pStyle w:val="Frspaiere"/>
              <w:jc w:val="center"/>
              <w:rPr>
                <w:b/>
              </w:rPr>
            </w:pPr>
            <w:r w:rsidRPr="005E7835">
              <w:rPr>
                <w:b/>
              </w:rPr>
              <w:t>Partea a IV-a</w:t>
            </w:r>
          </w:p>
        </w:tc>
        <w:tc>
          <w:tcPr>
            <w:tcW w:w="1985" w:type="dxa"/>
            <w:vMerge/>
            <w:shd w:val="clear" w:color="auto" w:fill="auto"/>
          </w:tcPr>
          <w:p w14:paraId="3A748407" w14:textId="77777777" w:rsidR="00E02DE5" w:rsidRPr="005E7835" w:rsidRDefault="00E02DE5" w:rsidP="00ED2BA3">
            <w:pPr>
              <w:pStyle w:val="Frspaiere"/>
            </w:pPr>
          </w:p>
        </w:tc>
      </w:tr>
      <w:tr w:rsidR="00A81869" w:rsidRPr="005E7835" w14:paraId="292BAF9E" w14:textId="77777777" w:rsidTr="00254312">
        <w:trPr>
          <w:trHeight w:val="269"/>
          <w:jc w:val="center"/>
        </w:trPr>
        <w:tc>
          <w:tcPr>
            <w:tcW w:w="1583" w:type="dxa"/>
            <w:shd w:val="clear" w:color="auto" w:fill="auto"/>
            <w:vAlign w:val="center"/>
          </w:tcPr>
          <w:p w14:paraId="65589D7D" w14:textId="77777777" w:rsidR="00E02DE5" w:rsidRPr="005E7835" w:rsidRDefault="00E02DE5" w:rsidP="00ED2BA3">
            <w:pPr>
              <w:pStyle w:val="Frspaiere"/>
              <w:jc w:val="center"/>
            </w:pPr>
          </w:p>
          <w:p w14:paraId="139EB076" w14:textId="77777777" w:rsidR="00254312" w:rsidRPr="005E7835" w:rsidRDefault="00254312" w:rsidP="00ED2BA3">
            <w:pPr>
              <w:pStyle w:val="Frspaiere"/>
              <w:jc w:val="center"/>
            </w:pPr>
          </w:p>
        </w:tc>
        <w:tc>
          <w:tcPr>
            <w:tcW w:w="1819" w:type="dxa"/>
            <w:shd w:val="clear" w:color="auto" w:fill="auto"/>
            <w:vAlign w:val="center"/>
          </w:tcPr>
          <w:p w14:paraId="49E44F7F" w14:textId="77777777" w:rsidR="00E02DE5" w:rsidRPr="005E7835" w:rsidRDefault="00E02DE5" w:rsidP="00ED2BA3">
            <w:pPr>
              <w:pStyle w:val="Frspaiere"/>
              <w:jc w:val="center"/>
            </w:pPr>
          </w:p>
        </w:tc>
        <w:tc>
          <w:tcPr>
            <w:tcW w:w="1984" w:type="dxa"/>
            <w:shd w:val="clear" w:color="auto" w:fill="auto"/>
            <w:vAlign w:val="center"/>
          </w:tcPr>
          <w:p w14:paraId="56CA908E" w14:textId="77777777" w:rsidR="00E02DE5" w:rsidRPr="005E7835" w:rsidRDefault="00E02DE5" w:rsidP="00ED2BA3">
            <w:pPr>
              <w:pStyle w:val="Frspaiere"/>
              <w:jc w:val="center"/>
            </w:pPr>
          </w:p>
        </w:tc>
        <w:tc>
          <w:tcPr>
            <w:tcW w:w="1985" w:type="dxa"/>
            <w:shd w:val="clear" w:color="auto" w:fill="auto"/>
            <w:vAlign w:val="center"/>
          </w:tcPr>
          <w:p w14:paraId="34187420" w14:textId="77777777" w:rsidR="00E02DE5" w:rsidRPr="005E7835" w:rsidRDefault="00E02DE5" w:rsidP="00ED2BA3">
            <w:pPr>
              <w:pStyle w:val="Frspaiere"/>
              <w:jc w:val="center"/>
            </w:pPr>
          </w:p>
        </w:tc>
      </w:tr>
    </w:tbl>
    <w:p w14:paraId="0BFCF886" w14:textId="77777777" w:rsidR="00DA106C" w:rsidRPr="005E7835" w:rsidRDefault="00DA106C" w:rsidP="00ED2BA3">
      <w:pPr>
        <w:pStyle w:val="Frspaiere"/>
      </w:pPr>
    </w:p>
    <w:tbl>
      <w:tblPr>
        <w:tblStyle w:val="Tabelgril"/>
        <w:tblW w:w="0" w:type="auto"/>
        <w:tblLook w:val="04A0" w:firstRow="1" w:lastRow="0" w:firstColumn="1" w:lastColumn="0" w:noHBand="0" w:noVBand="1"/>
      </w:tblPr>
      <w:tblGrid>
        <w:gridCol w:w="1921"/>
        <w:gridCol w:w="1273"/>
        <w:gridCol w:w="1677"/>
        <w:gridCol w:w="1672"/>
        <w:gridCol w:w="1534"/>
        <w:gridCol w:w="1549"/>
      </w:tblGrid>
      <w:tr w:rsidR="005C034E" w:rsidRPr="00ED2BA3" w14:paraId="13BB066D" w14:textId="77777777" w:rsidTr="00254312">
        <w:tc>
          <w:tcPr>
            <w:tcW w:w="1951" w:type="dxa"/>
            <w:tcBorders>
              <w:top w:val="nil"/>
              <w:left w:val="nil"/>
              <w:bottom w:val="nil"/>
              <w:right w:val="nil"/>
            </w:tcBorders>
          </w:tcPr>
          <w:p w14:paraId="02D6E208" w14:textId="77777777" w:rsidR="005C034E" w:rsidRPr="00ED2BA3" w:rsidRDefault="005C034E" w:rsidP="00ED2BA3">
            <w:pPr>
              <w:pStyle w:val="Frspaiere"/>
            </w:pPr>
            <w:r w:rsidRPr="00ED2BA3">
              <w:t xml:space="preserve">ADMIS          </w:t>
            </w:r>
            <w:r w:rsidRPr="00ED2BA3">
              <w:rPr>
                <w:sz w:val="32"/>
                <w:szCs w:val="32"/>
              </w:rPr>
              <w:sym w:font="Symbol" w:char="F0FF"/>
            </w:r>
          </w:p>
        </w:tc>
        <w:tc>
          <w:tcPr>
            <w:tcW w:w="1276" w:type="dxa"/>
            <w:tcBorders>
              <w:top w:val="nil"/>
              <w:left w:val="nil"/>
              <w:bottom w:val="nil"/>
              <w:right w:val="single" w:sz="4" w:space="0" w:color="auto"/>
            </w:tcBorders>
          </w:tcPr>
          <w:p w14:paraId="08AA0CF9" w14:textId="77777777" w:rsidR="005C034E" w:rsidRPr="00ED2BA3" w:rsidRDefault="005C034E" w:rsidP="00ED2BA3">
            <w:pPr>
              <w:pStyle w:val="Frspaiere"/>
              <w:jc w:val="center"/>
            </w:pPr>
            <w:r w:rsidRPr="00ED2BA3">
              <w:t xml:space="preserve">Cu </w:t>
            </w:r>
          </w:p>
          <w:p w14:paraId="7EC06B8C" w14:textId="77777777" w:rsidR="005C034E" w:rsidRPr="00ED2BA3" w:rsidRDefault="005C034E" w:rsidP="00ED2BA3">
            <w:pPr>
              <w:pStyle w:val="Frspaiere"/>
              <w:jc w:val="center"/>
            </w:pPr>
            <w:r w:rsidRPr="00ED2BA3">
              <w:t>calificativul</w:t>
            </w:r>
          </w:p>
        </w:tc>
        <w:tc>
          <w:tcPr>
            <w:tcW w:w="1701" w:type="dxa"/>
            <w:tcBorders>
              <w:left w:val="single" w:sz="4" w:space="0" w:color="auto"/>
            </w:tcBorders>
            <w:vAlign w:val="center"/>
          </w:tcPr>
          <w:p w14:paraId="36EAC872" w14:textId="77777777" w:rsidR="005C034E" w:rsidRPr="00ED2BA3" w:rsidRDefault="005C034E" w:rsidP="00ED2BA3">
            <w:pPr>
              <w:pStyle w:val="Frspaiere"/>
              <w:jc w:val="center"/>
              <w:rPr>
                <w:b/>
              </w:rPr>
            </w:pPr>
            <w:r w:rsidRPr="00ED2BA3">
              <w:rPr>
                <w:b/>
              </w:rPr>
              <w:t>Excelent</w:t>
            </w:r>
          </w:p>
          <w:p w14:paraId="68188C03" w14:textId="77777777" w:rsidR="005C034E" w:rsidRPr="00ED2BA3" w:rsidRDefault="005C034E" w:rsidP="00ED2BA3">
            <w:pPr>
              <w:pStyle w:val="Frspaiere"/>
              <w:jc w:val="center"/>
              <w:rPr>
                <w:b/>
              </w:rPr>
            </w:pPr>
            <w:r w:rsidRPr="00ED2BA3">
              <w:rPr>
                <w:b/>
              </w:rPr>
              <w:t>100p - 95p</w:t>
            </w:r>
          </w:p>
        </w:tc>
        <w:tc>
          <w:tcPr>
            <w:tcW w:w="1701" w:type="dxa"/>
            <w:vAlign w:val="center"/>
          </w:tcPr>
          <w:p w14:paraId="10C03DB0" w14:textId="77777777" w:rsidR="005C034E" w:rsidRPr="00ED2BA3" w:rsidRDefault="005C034E" w:rsidP="00ED2BA3">
            <w:pPr>
              <w:pStyle w:val="Frspaiere"/>
              <w:jc w:val="center"/>
              <w:rPr>
                <w:b/>
              </w:rPr>
            </w:pPr>
            <w:r w:rsidRPr="00ED2BA3">
              <w:rPr>
                <w:b/>
              </w:rPr>
              <w:t>Foarte bine 94,99p - 85p</w:t>
            </w:r>
          </w:p>
        </w:tc>
        <w:tc>
          <w:tcPr>
            <w:tcW w:w="1559" w:type="dxa"/>
            <w:vAlign w:val="center"/>
          </w:tcPr>
          <w:p w14:paraId="3A0B404F" w14:textId="77777777" w:rsidR="005C034E" w:rsidRPr="00ED2BA3" w:rsidRDefault="005C034E" w:rsidP="00ED2BA3">
            <w:pPr>
              <w:pStyle w:val="Frspaiere"/>
              <w:jc w:val="center"/>
              <w:rPr>
                <w:b/>
              </w:rPr>
            </w:pPr>
            <w:r w:rsidRPr="00ED2BA3">
              <w:rPr>
                <w:b/>
              </w:rPr>
              <w:t>Bine</w:t>
            </w:r>
          </w:p>
          <w:p w14:paraId="5CAEF974" w14:textId="77777777" w:rsidR="005C034E" w:rsidRPr="00ED2BA3" w:rsidRDefault="005C034E" w:rsidP="00ED2BA3">
            <w:pPr>
              <w:pStyle w:val="Frspaiere"/>
              <w:jc w:val="center"/>
              <w:rPr>
                <w:b/>
              </w:rPr>
            </w:pPr>
            <w:r w:rsidRPr="00ED2BA3">
              <w:rPr>
                <w:b/>
              </w:rPr>
              <w:t>84,99p - 75p</w:t>
            </w:r>
          </w:p>
        </w:tc>
        <w:tc>
          <w:tcPr>
            <w:tcW w:w="1559" w:type="dxa"/>
            <w:vAlign w:val="center"/>
          </w:tcPr>
          <w:p w14:paraId="3FA4C06A" w14:textId="77777777" w:rsidR="005C034E" w:rsidRPr="00ED2BA3" w:rsidRDefault="005C034E" w:rsidP="00ED2BA3">
            <w:pPr>
              <w:pStyle w:val="Frspaiere"/>
              <w:jc w:val="center"/>
              <w:rPr>
                <w:b/>
              </w:rPr>
            </w:pPr>
            <w:r w:rsidRPr="00ED2BA3">
              <w:rPr>
                <w:b/>
              </w:rPr>
              <w:t>Satisfăcător</w:t>
            </w:r>
          </w:p>
          <w:p w14:paraId="2E768437" w14:textId="77777777" w:rsidR="005C034E" w:rsidRPr="00ED2BA3" w:rsidRDefault="005C034E" w:rsidP="00ED2BA3">
            <w:pPr>
              <w:pStyle w:val="Frspaiere"/>
              <w:jc w:val="center"/>
              <w:rPr>
                <w:b/>
              </w:rPr>
            </w:pPr>
            <w:r w:rsidRPr="00ED2BA3">
              <w:rPr>
                <w:b/>
              </w:rPr>
              <w:t>74,99p - 60p</w:t>
            </w:r>
          </w:p>
        </w:tc>
      </w:tr>
      <w:tr w:rsidR="005C034E" w:rsidRPr="00ED2BA3" w14:paraId="16F8BE90" w14:textId="77777777" w:rsidTr="00254312">
        <w:tc>
          <w:tcPr>
            <w:tcW w:w="1951" w:type="dxa"/>
            <w:tcBorders>
              <w:top w:val="nil"/>
              <w:left w:val="nil"/>
              <w:bottom w:val="nil"/>
              <w:right w:val="nil"/>
            </w:tcBorders>
          </w:tcPr>
          <w:p w14:paraId="08F25247" w14:textId="77777777" w:rsidR="005C034E" w:rsidRPr="00ED2BA3" w:rsidRDefault="005C034E" w:rsidP="00ED2BA3">
            <w:pPr>
              <w:pStyle w:val="Frspaiere"/>
            </w:pPr>
          </w:p>
        </w:tc>
        <w:tc>
          <w:tcPr>
            <w:tcW w:w="1276" w:type="dxa"/>
            <w:tcBorders>
              <w:top w:val="nil"/>
              <w:left w:val="nil"/>
              <w:bottom w:val="nil"/>
              <w:right w:val="single" w:sz="4" w:space="0" w:color="auto"/>
            </w:tcBorders>
          </w:tcPr>
          <w:p w14:paraId="534B16A1" w14:textId="77777777" w:rsidR="005C034E" w:rsidRPr="00ED2BA3" w:rsidRDefault="005C034E" w:rsidP="00ED2BA3">
            <w:pPr>
              <w:pStyle w:val="Frspaiere"/>
            </w:pPr>
          </w:p>
        </w:tc>
        <w:tc>
          <w:tcPr>
            <w:tcW w:w="1701" w:type="dxa"/>
            <w:tcBorders>
              <w:left w:val="single" w:sz="4" w:space="0" w:color="auto"/>
              <w:bottom w:val="single" w:sz="4" w:space="0" w:color="auto"/>
            </w:tcBorders>
          </w:tcPr>
          <w:p w14:paraId="02AFF81B" w14:textId="77777777" w:rsidR="005C034E" w:rsidRPr="00ED2BA3" w:rsidRDefault="005C034E" w:rsidP="00ED2BA3">
            <w:pPr>
              <w:pStyle w:val="Frspaiere"/>
            </w:pPr>
          </w:p>
          <w:p w14:paraId="33CDE094" w14:textId="77777777" w:rsidR="005C034E" w:rsidRPr="00ED2BA3" w:rsidRDefault="005C034E" w:rsidP="00ED2BA3">
            <w:pPr>
              <w:pStyle w:val="Frspaiere"/>
            </w:pPr>
          </w:p>
        </w:tc>
        <w:tc>
          <w:tcPr>
            <w:tcW w:w="1701" w:type="dxa"/>
            <w:tcBorders>
              <w:bottom w:val="single" w:sz="4" w:space="0" w:color="auto"/>
            </w:tcBorders>
          </w:tcPr>
          <w:p w14:paraId="7C2D4D27" w14:textId="77777777" w:rsidR="005C034E" w:rsidRPr="00ED2BA3" w:rsidRDefault="005C034E" w:rsidP="00ED2BA3">
            <w:pPr>
              <w:pStyle w:val="Frspaiere"/>
            </w:pPr>
          </w:p>
        </w:tc>
        <w:tc>
          <w:tcPr>
            <w:tcW w:w="1559" w:type="dxa"/>
            <w:tcBorders>
              <w:bottom w:val="single" w:sz="4" w:space="0" w:color="auto"/>
            </w:tcBorders>
          </w:tcPr>
          <w:p w14:paraId="70F5DBA2" w14:textId="77777777" w:rsidR="005C034E" w:rsidRPr="00ED2BA3" w:rsidRDefault="005C034E" w:rsidP="00ED2BA3">
            <w:pPr>
              <w:pStyle w:val="Frspaiere"/>
            </w:pPr>
          </w:p>
        </w:tc>
        <w:tc>
          <w:tcPr>
            <w:tcW w:w="1559" w:type="dxa"/>
            <w:tcBorders>
              <w:bottom w:val="single" w:sz="4" w:space="0" w:color="auto"/>
            </w:tcBorders>
          </w:tcPr>
          <w:p w14:paraId="22F7C978" w14:textId="77777777" w:rsidR="005C034E" w:rsidRPr="00ED2BA3" w:rsidRDefault="005C034E" w:rsidP="00ED2BA3">
            <w:pPr>
              <w:pStyle w:val="Frspaiere"/>
            </w:pPr>
          </w:p>
        </w:tc>
      </w:tr>
      <w:tr w:rsidR="005C034E" w:rsidRPr="00ED2BA3" w14:paraId="737B121D" w14:textId="77777777" w:rsidTr="00254312">
        <w:tc>
          <w:tcPr>
            <w:tcW w:w="1951" w:type="dxa"/>
            <w:tcBorders>
              <w:top w:val="nil"/>
              <w:left w:val="nil"/>
              <w:bottom w:val="nil"/>
              <w:right w:val="nil"/>
            </w:tcBorders>
          </w:tcPr>
          <w:p w14:paraId="5FB3561B" w14:textId="77777777" w:rsidR="005C034E" w:rsidRPr="00ED2BA3" w:rsidRDefault="005C034E" w:rsidP="00ED2BA3">
            <w:pPr>
              <w:pStyle w:val="Frspaiere"/>
            </w:pPr>
            <w:r w:rsidRPr="00ED2BA3">
              <w:t xml:space="preserve">RESPINS      </w:t>
            </w:r>
            <w:r w:rsidRPr="00ED2BA3">
              <w:rPr>
                <w:sz w:val="32"/>
                <w:szCs w:val="32"/>
              </w:rPr>
              <w:sym w:font="Symbol" w:char="F0FF"/>
            </w:r>
          </w:p>
        </w:tc>
        <w:tc>
          <w:tcPr>
            <w:tcW w:w="1276" w:type="dxa"/>
            <w:tcBorders>
              <w:top w:val="nil"/>
              <w:left w:val="nil"/>
              <w:bottom w:val="nil"/>
              <w:right w:val="nil"/>
            </w:tcBorders>
          </w:tcPr>
          <w:p w14:paraId="7DFB21B2" w14:textId="77777777" w:rsidR="005C034E" w:rsidRPr="00ED2BA3" w:rsidRDefault="005C034E" w:rsidP="00ED2BA3">
            <w:pPr>
              <w:pStyle w:val="Frspaiere"/>
            </w:pPr>
          </w:p>
        </w:tc>
        <w:tc>
          <w:tcPr>
            <w:tcW w:w="1701" w:type="dxa"/>
            <w:tcBorders>
              <w:top w:val="single" w:sz="4" w:space="0" w:color="auto"/>
              <w:left w:val="nil"/>
              <w:bottom w:val="nil"/>
              <w:right w:val="nil"/>
            </w:tcBorders>
          </w:tcPr>
          <w:p w14:paraId="2648AC57" w14:textId="77777777" w:rsidR="005C034E" w:rsidRPr="00ED2BA3" w:rsidRDefault="005C034E" w:rsidP="00ED2BA3">
            <w:pPr>
              <w:pStyle w:val="Frspaiere"/>
            </w:pPr>
          </w:p>
        </w:tc>
        <w:tc>
          <w:tcPr>
            <w:tcW w:w="1701" w:type="dxa"/>
            <w:tcBorders>
              <w:top w:val="single" w:sz="4" w:space="0" w:color="auto"/>
              <w:left w:val="nil"/>
              <w:bottom w:val="nil"/>
              <w:right w:val="nil"/>
            </w:tcBorders>
          </w:tcPr>
          <w:p w14:paraId="4D08570D" w14:textId="77777777" w:rsidR="005C034E" w:rsidRPr="00ED2BA3" w:rsidRDefault="005C034E" w:rsidP="00ED2BA3">
            <w:pPr>
              <w:pStyle w:val="Frspaiere"/>
            </w:pPr>
          </w:p>
        </w:tc>
        <w:tc>
          <w:tcPr>
            <w:tcW w:w="1559" w:type="dxa"/>
            <w:tcBorders>
              <w:top w:val="single" w:sz="4" w:space="0" w:color="auto"/>
              <w:left w:val="nil"/>
              <w:bottom w:val="nil"/>
              <w:right w:val="nil"/>
            </w:tcBorders>
          </w:tcPr>
          <w:p w14:paraId="54007892" w14:textId="77777777" w:rsidR="005C034E" w:rsidRPr="00ED2BA3" w:rsidRDefault="005C034E" w:rsidP="00ED2BA3">
            <w:pPr>
              <w:pStyle w:val="Frspaiere"/>
            </w:pPr>
          </w:p>
        </w:tc>
        <w:tc>
          <w:tcPr>
            <w:tcW w:w="1559" w:type="dxa"/>
            <w:tcBorders>
              <w:top w:val="single" w:sz="4" w:space="0" w:color="auto"/>
              <w:left w:val="nil"/>
              <w:bottom w:val="nil"/>
              <w:right w:val="nil"/>
            </w:tcBorders>
          </w:tcPr>
          <w:p w14:paraId="311E53A1" w14:textId="77777777" w:rsidR="005C034E" w:rsidRPr="00ED2BA3" w:rsidRDefault="005C034E" w:rsidP="00ED2BA3">
            <w:pPr>
              <w:pStyle w:val="Frspaiere"/>
            </w:pPr>
          </w:p>
        </w:tc>
      </w:tr>
    </w:tbl>
    <w:p w14:paraId="5372DF71" w14:textId="77777777" w:rsidR="006812A4" w:rsidRPr="00ED2BA3" w:rsidRDefault="006812A4" w:rsidP="00ED2BA3">
      <w:pPr>
        <w:pStyle w:val="Frspaiere"/>
        <w:rPr>
          <w:sz w:val="22"/>
          <w:szCs w:val="22"/>
        </w:rPr>
      </w:pPr>
    </w:p>
    <w:p w14:paraId="78F2C418" w14:textId="77777777" w:rsidR="00D55D8C" w:rsidRPr="00ED2BA3" w:rsidRDefault="00D55D8C" w:rsidP="00ED2BA3">
      <w:pPr>
        <w:pStyle w:val="Frspaiere"/>
        <w:rPr>
          <w:sz w:val="22"/>
          <w:szCs w:val="22"/>
        </w:rPr>
      </w:pPr>
    </w:p>
    <w:p w14:paraId="1459C8F4" w14:textId="77777777" w:rsidR="00E8284A" w:rsidRPr="00ED2BA3" w:rsidRDefault="000A4D68" w:rsidP="00ED2BA3">
      <w:pPr>
        <w:pStyle w:val="Frspaiere"/>
        <w:spacing w:after="120"/>
        <w:rPr>
          <w:sz w:val="22"/>
          <w:szCs w:val="22"/>
        </w:rPr>
      </w:pPr>
      <w:r w:rsidRPr="00ED2BA3">
        <w:rPr>
          <w:sz w:val="22"/>
          <w:szCs w:val="22"/>
        </w:rPr>
        <w:t>Evaluatori</w:t>
      </w:r>
      <w:r w:rsidR="0089229B" w:rsidRPr="00ED2BA3">
        <w:rPr>
          <w:sz w:val="22"/>
          <w:szCs w:val="22"/>
        </w:rPr>
        <w:t xml:space="preserve"> (num</w:t>
      </w:r>
      <w:r w:rsidR="00020F76" w:rsidRPr="00ED2BA3">
        <w:rPr>
          <w:sz w:val="22"/>
          <w:szCs w:val="22"/>
        </w:rPr>
        <w:t xml:space="preserve">ele, prenumele </w:t>
      </w:r>
      <w:r w:rsidR="00D25C2D" w:rsidRPr="00ED2BA3">
        <w:rPr>
          <w:sz w:val="22"/>
          <w:szCs w:val="22"/>
        </w:rPr>
        <w:t>și</w:t>
      </w:r>
      <w:r w:rsidR="00020F76" w:rsidRPr="00ED2BA3">
        <w:rPr>
          <w:sz w:val="22"/>
          <w:szCs w:val="22"/>
        </w:rPr>
        <w:t xml:space="preserve"> semnătura):</w:t>
      </w:r>
      <w:r w:rsidR="00020F76" w:rsidRPr="00ED2BA3">
        <w:rPr>
          <w:sz w:val="22"/>
          <w:szCs w:val="22"/>
        </w:rPr>
        <w:tab/>
        <w:t xml:space="preserve">           </w:t>
      </w:r>
      <w:r w:rsidR="00254312" w:rsidRPr="00ED2BA3">
        <w:rPr>
          <w:sz w:val="22"/>
          <w:szCs w:val="22"/>
        </w:rPr>
        <w:tab/>
      </w:r>
      <w:r w:rsidR="00254312" w:rsidRPr="00ED2BA3">
        <w:rPr>
          <w:sz w:val="22"/>
          <w:szCs w:val="22"/>
        </w:rPr>
        <w:tab/>
      </w:r>
      <w:r w:rsidR="005522BB" w:rsidRPr="00ED2BA3">
        <w:rPr>
          <w:sz w:val="22"/>
          <w:szCs w:val="22"/>
        </w:rPr>
        <w:t>Președintele</w:t>
      </w:r>
      <w:r w:rsidR="00D16F62" w:rsidRPr="00ED2BA3">
        <w:rPr>
          <w:sz w:val="22"/>
          <w:szCs w:val="22"/>
        </w:rPr>
        <w:t xml:space="preserve"> de comisie</w:t>
      </w:r>
      <w:r w:rsidR="00020F76" w:rsidRPr="00ED2BA3">
        <w:rPr>
          <w:sz w:val="22"/>
          <w:szCs w:val="22"/>
        </w:rPr>
        <w:t xml:space="preserve"> </w:t>
      </w:r>
    </w:p>
    <w:p w14:paraId="537EF269" w14:textId="77777777" w:rsidR="000A4D68" w:rsidRPr="00ED2BA3" w:rsidRDefault="000A4D68" w:rsidP="00ED2BA3">
      <w:pPr>
        <w:pStyle w:val="Frspaiere"/>
        <w:spacing w:after="120"/>
        <w:rPr>
          <w:sz w:val="22"/>
          <w:szCs w:val="22"/>
        </w:rPr>
      </w:pPr>
      <w:r w:rsidRPr="00ED2BA3">
        <w:rPr>
          <w:sz w:val="22"/>
          <w:szCs w:val="22"/>
        </w:rPr>
        <w:t>Evaluator 1: _____________________________</w:t>
      </w:r>
      <w:r w:rsidR="00CE23E0" w:rsidRPr="00ED2BA3">
        <w:rPr>
          <w:sz w:val="22"/>
          <w:szCs w:val="22"/>
        </w:rPr>
        <w:t>____</w:t>
      </w:r>
      <w:r w:rsidRPr="00ED2BA3">
        <w:rPr>
          <w:sz w:val="22"/>
          <w:szCs w:val="22"/>
        </w:rPr>
        <w:tab/>
      </w:r>
      <w:r w:rsidRPr="00ED2BA3">
        <w:rPr>
          <w:sz w:val="22"/>
          <w:szCs w:val="22"/>
        </w:rPr>
        <w:tab/>
      </w:r>
      <w:r w:rsidR="00254312" w:rsidRPr="00ED2BA3">
        <w:rPr>
          <w:sz w:val="22"/>
          <w:szCs w:val="22"/>
        </w:rPr>
        <w:t>(numele, prenumele și semnătura):</w:t>
      </w:r>
    </w:p>
    <w:p w14:paraId="482681B5" w14:textId="77777777" w:rsidR="000A4D68" w:rsidRPr="00ED2BA3" w:rsidRDefault="000A4D68" w:rsidP="00ED2BA3">
      <w:pPr>
        <w:pStyle w:val="Frspaiere"/>
        <w:spacing w:after="120"/>
        <w:rPr>
          <w:sz w:val="22"/>
          <w:szCs w:val="22"/>
        </w:rPr>
      </w:pPr>
      <w:r w:rsidRPr="00ED2BA3">
        <w:rPr>
          <w:sz w:val="22"/>
          <w:szCs w:val="22"/>
        </w:rPr>
        <w:t>Evaluator 2: _____________________________</w:t>
      </w:r>
      <w:r w:rsidR="00CE23E0" w:rsidRPr="00ED2BA3">
        <w:rPr>
          <w:sz w:val="22"/>
          <w:szCs w:val="22"/>
        </w:rPr>
        <w:t>____</w:t>
      </w:r>
      <w:r w:rsidR="00ED2BA3">
        <w:rPr>
          <w:sz w:val="22"/>
          <w:szCs w:val="22"/>
        </w:rPr>
        <w:tab/>
      </w:r>
      <w:r w:rsidR="00ED2BA3">
        <w:rPr>
          <w:sz w:val="22"/>
          <w:szCs w:val="22"/>
        </w:rPr>
        <w:tab/>
      </w:r>
      <w:r w:rsidR="00254312" w:rsidRPr="00ED2BA3">
        <w:rPr>
          <w:sz w:val="22"/>
          <w:szCs w:val="22"/>
        </w:rPr>
        <w:t>__________________________________</w:t>
      </w:r>
    </w:p>
    <w:p w14:paraId="084AD53F" w14:textId="77777777" w:rsidR="000A4D68" w:rsidRPr="00ED2BA3" w:rsidRDefault="000A4D68" w:rsidP="00ED2BA3">
      <w:pPr>
        <w:pStyle w:val="Frspaiere"/>
        <w:spacing w:after="120"/>
        <w:rPr>
          <w:sz w:val="22"/>
          <w:szCs w:val="22"/>
        </w:rPr>
      </w:pPr>
      <w:r w:rsidRPr="00ED2BA3">
        <w:rPr>
          <w:sz w:val="22"/>
          <w:szCs w:val="22"/>
        </w:rPr>
        <w:t>Evaluator 3: _____________________________</w:t>
      </w:r>
      <w:r w:rsidR="00CE23E0" w:rsidRPr="00ED2BA3">
        <w:rPr>
          <w:sz w:val="22"/>
          <w:szCs w:val="22"/>
        </w:rPr>
        <w:t>____</w:t>
      </w:r>
    </w:p>
    <w:p w14:paraId="39E39938" w14:textId="77777777" w:rsidR="006812A4" w:rsidRPr="00ED2BA3" w:rsidRDefault="000A4D68" w:rsidP="00ED2BA3">
      <w:pPr>
        <w:pStyle w:val="Frspaiere"/>
        <w:spacing w:after="120"/>
        <w:rPr>
          <w:sz w:val="22"/>
          <w:szCs w:val="22"/>
        </w:rPr>
      </w:pPr>
      <w:r w:rsidRPr="00ED2BA3">
        <w:rPr>
          <w:sz w:val="22"/>
          <w:szCs w:val="22"/>
        </w:rPr>
        <w:t>Data: __________________</w:t>
      </w:r>
    </w:p>
    <w:sectPr w:rsidR="006812A4" w:rsidRPr="00ED2BA3" w:rsidSect="00ED2BA3">
      <w:pgSz w:w="11899" w:h="16838" w:code="9"/>
      <w:pgMar w:top="1134" w:right="1134" w:bottom="1134" w:left="1134" w:header="454" w:footer="454"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62887D4"/>
    <w:lvl w:ilvl="0">
      <w:numFmt w:val="bullet"/>
      <w:lvlText w:val="*"/>
      <w:lvlJc w:val="left"/>
    </w:lvl>
  </w:abstractNum>
  <w:abstractNum w:abstractNumId="1" w15:restartNumberingAfterBreak="0">
    <w:nsid w:val="1B3506F4"/>
    <w:multiLevelType w:val="hybridMultilevel"/>
    <w:tmpl w:val="EB12D4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51F5B8C"/>
    <w:multiLevelType w:val="singleLevel"/>
    <w:tmpl w:val="6C54477E"/>
    <w:lvl w:ilvl="0">
      <w:start w:val="1"/>
      <w:numFmt w:val="decimal"/>
      <w:lvlText w:val="%1."/>
      <w:legacy w:legacy="1" w:legacySpace="0" w:legacyIndent="269"/>
      <w:lvlJc w:val="left"/>
      <w:rPr>
        <w:rFonts w:ascii="Arial" w:hAnsi="Arial" w:cs="Arial" w:hint="default"/>
      </w:rPr>
    </w:lvl>
  </w:abstractNum>
  <w:abstractNum w:abstractNumId="3" w15:restartNumberingAfterBreak="0">
    <w:nsid w:val="29987756"/>
    <w:multiLevelType w:val="hybridMultilevel"/>
    <w:tmpl w:val="031A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AFD3D9E"/>
    <w:multiLevelType w:val="singleLevel"/>
    <w:tmpl w:val="15BAF1B8"/>
    <w:lvl w:ilvl="0">
      <w:start w:val="1"/>
      <w:numFmt w:val="decimal"/>
      <w:lvlText w:val="%1."/>
      <w:legacy w:legacy="1" w:legacySpace="0" w:legacyIndent="264"/>
      <w:lvlJc w:val="left"/>
      <w:rPr>
        <w:rFonts w:ascii="Arial" w:hAnsi="Arial" w:cs="Arial" w:hint="default"/>
      </w:rPr>
    </w:lvl>
  </w:abstractNum>
  <w:abstractNum w:abstractNumId="5" w15:restartNumberingAfterBreak="0">
    <w:nsid w:val="576B6807"/>
    <w:multiLevelType w:val="hybridMultilevel"/>
    <w:tmpl w:val="4D7CF5B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60170CBD"/>
    <w:multiLevelType w:val="hybridMultilevel"/>
    <w:tmpl w:val="F9E0A3EE"/>
    <w:lvl w:ilvl="0" w:tplc="04090001">
      <w:start w:val="1"/>
      <w:numFmt w:val="bullet"/>
      <w:lvlText w:val=""/>
      <w:lvlJc w:val="left"/>
      <w:pPr>
        <w:tabs>
          <w:tab w:val="num" w:pos="645"/>
        </w:tabs>
        <w:ind w:left="645" w:hanging="360"/>
      </w:pPr>
      <w:rPr>
        <w:rFonts w:ascii="Symbol" w:hAnsi="Symbol"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15:restartNumberingAfterBreak="0">
    <w:nsid w:val="61CA468C"/>
    <w:multiLevelType w:val="hybridMultilevel"/>
    <w:tmpl w:val="10CE0736"/>
    <w:lvl w:ilvl="0" w:tplc="7F044890">
      <w:start w:val="1"/>
      <w:numFmt w:val="decimal"/>
      <w:lvlText w:val="%1)"/>
      <w:lvlJc w:val="left"/>
      <w:pPr>
        <w:ind w:left="494" w:hanging="360"/>
      </w:pPr>
      <w:rPr>
        <w:rFonts w:hint="default"/>
      </w:rPr>
    </w:lvl>
    <w:lvl w:ilvl="1" w:tplc="04180019" w:tentative="1">
      <w:start w:val="1"/>
      <w:numFmt w:val="lowerLetter"/>
      <w:lvlText w:val="%2."/>
      <w:lvlJc w:val="left"/>
      <w:pPr>
        <w:ind w:left="1214" w:hanging="360"/>
      </w:pPr>
    </w:lvl>
    <w:lvl w:ilvl="2" w:tplc="0418001B" w:tentative="1">
      <w:start w:val="1"/>
      <w:numFmt w:val="lowerRoman"/>
      <w:lvlText w:val="%3."/>
      <w:lvlJc w:val="right"/>
      <w:pPr>
        <w:ind w:left="1934" w:hanging="180"/>
      </w:pPr>
    </w:lvl>
    <w:lvl w:ilvl="3" w:tplc="0418000F" w:tentative="1">
      <w:start w:val="1"/>
      <w:numFmt w:val="decimal"/>
      <w:lvlText w:val="%4."/>
      <w:lvlJc w:val="left"/>
      <w:pPr>
        <w:ind w:left="2654" w:hanging="360"/>
      </w:pPr>
    </w:lvl>
    <w:lvl w:ilvl="4" w:tplc="04180019" w:tentative="1">
      <w:start w:val="1"/>
      <w:numFmt w:val="lowerLetter"/>
      <w:lvlText w:val="%5."/>
      <w:lvlJc w:val="left"/>
      <w:pPr>
        <w:ind w:left="3374" w:hanging="360"/>
      </w:pPr>
    </w:lvl>
    <w:lvl w:ilvl="5" w:tplc="0418001B" w:tentative="1">
      <w:start w:val="1"/>
      <w:numFmt w:val="lowerRoman"/>
      <w:lvlText w:val="%6."/>
      <w:lvlJc w:val="right"/>
      <w:pPr>
        <w:ind w:left="4094" w:hanging="180"/>
      </w:pPr>
    </w:lvl>
    <w:lvl w:ilvl="6" w:tplc="0418000F" w:tentative="1">
      <w:start w:val="1"/>
      <w:numFmt w:val="decimal"/>
      <w:lvlText w:val="%7."/>
      <w:lvlJc w:val="left"/>
      <w:pPr>
        <w:ind w:left="4814" w:hanging="360"/>
      </w:pPr>
    </w:lvl>
    <w:lvl w:ilvl="7" w:tplc="04180019" w:tentative="1">
      <w:start w:val="1"/>
      <w:numFmt w:val="lowerLetter"/>
      <w:lvlText w:val="%8."/>
      <w:lvlJc w:val="left"/>
      <w:pPr>
        <w:ind w:left="5534" w:hanging="360"/>
      </w:pPr>
    </w:lvl>
    <w:lvl w:ilvl="8" w:tplc="0418001B" w:tentative="1">
      <w:start w:val="1"/>
      <w:numFmt w:val="lowerRoman"/>
      <w:lvlText w:val="%9."/>
      <w:lvlJc w:val="right"/>
      <w:pPr>
        <w:ind w:left="6254" w:hanging="180"/>
      </w:pPr>
    </w:lvl>
  </w:abstractNum>
  <w:abstractNum w:abstractNumId="8" w15:restartNumberingAfterBreak="0">
    <w:nsid w:val="75E80B81"/>
    <w:multiLevelType w:val="hybridMultilevel"/>
    <w:tmpl w:val="F6664F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163"/>
        <w:lvlJc w:val="left"/>
        <w:rPr>
          <w:rFonts w:ascii="Arial" w:hAnsi="Arial" w:hint="default"/>
        </w:rPr>
      </w:lvl>
    </w:lvlOverride>
  </w:num>
  <w:num w:numId="3">
    <w:abstractNumId w:val="4"/>
  </w:num>
  <w:num w:numId="4">
    <w:abstractNumId w:val="5"/>
  </w:num>
  <w:num w:numId="5">
    <w:abstractNumId w:val="8"/>
  </w:num>
  <w:num w:numId="6">
    <w:abstractNumId w:val="6"/>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372"/>
    <w:rsid w:val="000014E2"/>
    <w:rsid w:val="00020F76"/>
    <w:rsid w:val="000258A6"/>
    <w:rsid w:val="00047715"/>
    <w:rsid w:val="00062A51"/>
    <w:rsid w:val="00070396"/>
    <w:rsid w:val="00072226"/>
    <w:rsid w:val="00073D2E"/>
    <w:rsid w:val="00095BBB"/>
    <w:rsid w:val="000A4D68"/>
    <w:rsid w:val="000A51E9"/>
    <w:rsid w:val="000B6605"/>
    <w:rsid w:val="000C7668"/>
    <w:rsid w:val="000D00FF"/>
    <w:rsid w:val="000E29B7"/>
    <w:rsid w:val="0014400D"/>
    <w:rsid w:val="00156439"/>
    <w:rsid w:val="001920D7"/>
    <w:rsid w:val="00196952"/>
    <w:rsid w:val="001A7736"/>
    <w:rsid w:val="001B17CC"/>
    <w:rsid w:val="001C2DB8"/>
    <w:rsid w:val="001F0E78"/>
    <w:rsid w:val="00205909"/>
    <w:rsid w:val="002132F3"/>
    <w:rsid w:val="00254312"/>
    <w:rsid w:val="002772FE"/>
    <w:rsid w:val="00293AC8"/>
    <w:rsid w:val="002956E0"/>
    <w:rsid w:val="002B1E98"/>
    <w:rsid w:val="002E28FD"/>
    <w:rsid w:val="002E3284"/>
    <w:rsid w:val="002F7F0D"/>
    <w:rsid w:val="00314CE6"/>
    <w:rsid w:val="00315372"/>
    <w:rsid w:val="00325E3A"/>
    <w:rsid w:val="00334A19"/>
    <w:rsid w:val="00336DA3"/>
    <w:rsid w:val="00337375"/>
    <w:rsid w:val="00343998"/>
    <w:rsid w:val="0035125A"/>
    <w:rsid w:val="00353191"/>
    <w:rsid w:val="00376408"/>
    <w:rsid w:val="00377F55"/>
    <w:rsid w:val="0038542E"/>
    <w:rsid w:val="00394943"/>
    <w:rsid w:val="00395587"/>
    <w:rsid w:val="003E2F04"/>
    <w:rsid w:val="003F5A6C"/>
    <w:rsid w:val="00422791"/>
    <w:rsid w:val="00427E84"/>
    <w:rsid w:val="00436ECE"/>
    <w:rsid w:val="00440FB8"/>
    <w:rsid w:val="00442E53"/>
    <w:rsid w:val="004544C2"/>
    <w:rsid w:val="004613F3"/>
    <w:rsid w:val="00477930"/>
    <w:rsid w:val="00480253"/>
    <w:rsid w:val="004A2557"/>
    <w:rsid w:val="004D0A1E"/>
    <w:rsid w:val="004E159F"/>
    <w:rsid w:val="00501623"/>
    <w:rsid w:val="00506172"/>
    <w:rsid w:val="00506BE8"/>
    <w:rsid w:val="00512816"/>
    <w:rsid w:val="005171F6"/>
    <w:rsid w:val="00527870"/>
    <w:rsid w:val="005340C1"/>
    <w:rsid w:val="00543B79"/>
    <w:rsid w:val="005522BB"/>
    <w:rsid w:val="00586887"/>
    <w:rsid w:val="00586DA7"/>
    <w:rsid w:val="005A4726"/>
    <w:rsid w:val="005B404E"/>
    <w:rsid w:val="005C034E"/>
    <w:rsid w:val="005E7835"/>
    <w:rsid w:val="005F336C"/>
    <w:rsid w:val="005F6D45"/>
    <w:rsid w:val="0060276B"/>
    <w:rsid w:val="00613110"/>
    <w:rsid w:val="006169F0"/>
    <w:rsid w:val="00625FC4"/>
    <w:rsid w:val="006357C3"/>
    <w:rsid w:val="00636683"/>
    <w:rsid w:val="00645E7A"/>
    <w:rsid w:val="0067423B"/>
    <w:rsid w:val="006812A4"/>
    <w:rsid w:val="006B4C9D"/>
    <w:rsid w:val="006B5373"/>
    <w:rsid w:val="006C5E88"/>
    <w:rsid w:val="007014EE"/>
    <w:rsid w:val="007050C5"/>
    <w:rsid w:val="00751A0D"/>
    <w:rsid w:val="00774ACE"/>
    <w:rsid w:val="00774FE3"/>
    <w:rsid w:val="007803C0"/>
    <w:rsid w:val="00792A82"/>
    <w:rsid w:val="00796B46"/>
    <w:rsid w:val="00796CBC"/>
    <w:rsid w:val="007B3D30"/>
    <w:rsid w:val="007C3AD3"/>
    <w:rsid w:val="007C4B5B"/>
    <w:rsid w:val="007C4CEB"/>
    <w:rsid w:val="007D01C5"/>
    <w:rsid w:val="007F3613"/>
    <w:rsid w:val="007F5894"/>
    <w:rsid w:val="00804644"/>
    <w:rsid w:val="008104D8"/>
    <w:rsid w:val="00823065"/>
    <w:rsid w:val="00830269"/>
    <w:rsid w:val="0083612E"/>
    <w:rsid w:val="00842A71"/>
    <w:rsid w:val="0089229B"/>
    <w:rsid w:val="008E5066"/>
    <w:rsid w:val="008F46C6"/>
    <w:rsid w:val="00904233"/>
    <w:rsid w:val="00921FA3"/>
    <w:rsid w:val="00923B9F"/>
    <w:rsid w:val="009259AE"/>
    <w:rsid w:val="0093325A"/>
    <w:rsid w:val="00936D2B"/>
    <w:rsid w:val="00947350"/>
    <w:rsid w:val="009645FB"/>
    <w:rsid w:val="0096554C"/>
    <w:rsid w:val="009B2D3A"/>
    <w:rsid w:val="009F2597"/>
    <w:rsid w:val="00A00198"/>
    <w:rsid w:val="00A11F0F"/>
    <w:rsid w:val="00A17852"/>
    <w:rsid w:val="00A57901"/>
    <w:rsid w:val="00A81869"/>
    <w:rsid w:val="00A960FE"/>
    <w:rsid w:val="00A968FD"/>
    <w:rsid w:val="00AB0AD7"/>
    <w:rsid w:val="00AB59D3"/>
    <w:rsid w:val="00AB696D"/>
    <w:rsid w:val="00AC3CF1"/>
    <w:rsid w:val="00AC4EB7"/>
    <w:rsid w:val="00AC66EF"/>
    <w:rsid w:val="00AD7A7E"/>
    <w:rsid w:val="00AF4C63"/>
    <w:rsid w:val="00B06526"/>
    <w:rsid w:val="00B141FA"/>
    <w:rsid w:val="00B25E3A"/>
    <w:rsid w:val="00B51A51"/>
    <w:rsid w:val="00B60E04"/>
    <w:rsid w:val="00B729CF"/>
    <w:rsid w:val="00B90E3B"/>
    <w:rsid w:val="00BC6533"/>
    <w:rsid w:val="00BC794E"/>
    <w:rsid w:val="00C26981"/>
    <w:rsid w:val="00C312F8"/>
    <w:rsid w:val="00C44517"/>
    <w:rsid w:val="00C53BA1"/>
    <w:rsid w:val="00C64D83"/>
    <w:rsid w:val="00C77A13"/>
    <w:rsid w:val="00CC3187"/>
    <w:rsid w:val="00CE23E0"/>
    <w:rsid w:val="00D047B1"/>
    <w:rsid w:val="00D16F62"/>
    <w:rsid w:val="00D213D9"/>
    <w:rsid w:val="00D25C2D"/>
    <w:rsid w:val="00D509A7"/>
    <w:rsid w:val="00D55D8C"/>
    <w:rsid w:val="00D57D7B"/>
    <w:rsid w:val="00D6364C"/>
    <w:rsid w:val="00DA106C"/>
    <w:rsid w:val="00DA1E95"/>
    <w:rsid w:val="00DB664A"/>
    <w:rsid w:val="00DE2CDB"/>
    <w:rsid w:val="00DE6EB0"/>
    <w:rsid w:val="00DF0088"/>
    <w:rsid w:val="00E02DE5"/>
    <w:rsid w:val="00E305DA"/>
    <w:rsid w:val="00E31466"/>
    <w:rsid w:val="00E60D92"/>
    <w:rsid w:val="00E72C4A"/>
    <w:rsid w:val="00E8284A"/>
    <w:rsid w:val="00EB4AA1"/>
    <w:rsid w:val="00EB5A94"/>
    <w:rsid w:val="00ED2BA3"/>
    <w:rsid w:val="00ED3E6F"/>
    <w:rsid w:val="00ED7F8F"/>
    <w:rsid w:val="00EE02BD"/>
    <w:rsid w:val="00EF0670"/>
    <w:rsid w:val="00EF3EC8"/>
    <w:rsid w:val="00F15435"/>
    <w:rsid w:val="00F25467"/>
    <w:rsid w:val="00F37F6E"/>
    <w:rsid w:val="00F66226"/>
    <w:rsid w:val="00F7322B"/>
    <w:rsid w:val="00F80B1E"/>
    <w:rsid w:val="00F87EA2"/>
    <w:rsid w:val="00FB0B5F"/>
    <w:rsid w:val="00FB66F6"/>
    <w:rsid w:val="00FC4827"/>
    <w:rsid w:val="00FE4E8A"/>
    <w:rsid w:val="00FE661F"/>
    <w:rsid w:val="00FF3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3488EB"/>
  <w15:docId w15:val="{CF45CECF-8E5A-4B27-A3EB-A9F087DA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imes New Roman" w:hAnsi="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645E7A"/>
    <w:pPr>
      <w:widowControl w:val="0"/>
      <w:autoSpaceDE w:val="0"/>
      <w:autoSpaceDN w:val="0"/>
      <w:adjustRightInd w:val="0"/>
    </w:pPr>
    <w:rPr>
      <w:rFonts w:ascii="Times New Roman" w:hAnsi="Times New Roman"/>
    </w:rPr>
  </w:style>
  <w:style w:type="table" w:styleId="Tabelgril">
    <w:name w:val="Table Grid"/>
    <w:basedOn w:val="TabelNormal"/>
    <w:uiPriority w:val="59"/>
    <w:rsid w:val="00E02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A51E9"/>
    <w:rPr>
      <w:rFonts w:ascii="Tahoma" w:hAnsi="Tahoma" w:cs="Tahoma"/>
      <w:sz w:val="16"/>
      <w:szCs w:val="16"/>
    </w:rPr>
  </w:style>
  <w:style w:type="character" w:customStyle="1" w:styleId="TextnBalonCaracter">
    <w:name w:val="Text în Balon Caracter"/>
    <w:link w:val="TextnBalon"/>
    <w:uiPriority w:val="99"/>
    <w:semiHidden/>
    <w:rsid w:val="000A51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DE0AA-B85E-45BF-87A3-35D390A1445A}">
  <ds:schemaRefs>
    <ds:schemaRef ds:uri="urn:schemas-microsoft-com.VSTO2008Demos.ControlsStorage"/>
  </ds:schemaRefs>
</ds:datastoreItem>
</file>

<file path=customXml/itemProps2.xml><?xml version="1.0" encoding="utf-8"?>
<ds:datastoreItem xmlns:ds="http://schemas.openxmlformats.org/officeDocument/2006/customXml" ds:itemID="{E214E4F1-F56F-4060-B863-2D59CC60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18</TotalTime>
  <Pages>3</Pages>
  <Words>1070</Words>
  <Characters>6099</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Microsoft Word - Anexa OM nr. 5172_Metodologie_examene_de_certificare.doc</vt:lpstr>
      <vt:lpstr>Microsoft Word - Anexa OM nr. 5172_Metodologie_examene_de_certificare.doc</vt:lpstr>
    </vt:vector>
  </TitlesOfParts>
  <Company>Unitate Scolara</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Anexa OM nr. 5172_Metodologie_examene_de_certificare.doc</dc:title>
  <dc:creator>user</dc:creator>
  <cp:lastModifiedBy>user</cp:lastModifiedBy>
  <cp:revision>7</cp:revision>
  <cp:lastPrinted>2022-05-18T07:18:00Z</cp:lastPrinted>
  <dcterms:created xsi:type="dcterms:W3CDTF">2022-05-18T07:39:00Z</dcterms:created>
  <dcterms:modified xsi:type="dcterms:W3CDTF">2024-09-19T07:32:00Z</dcterms:modified>
</cp:coreProperties>
</file>